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3A" w:rsidRPr="00D14CB5" w:rsidRDefault="007B513A" w:rsidP="00CE24AC">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7B513A" w:rsidRPr="00D14CB5" w:rsidRDefault="007B513A" w:rsidP="00CE24AC">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7B513A" w:rsidRPr="00D14CB5" w:rsidRDefault="007B513A" w:rsidP="00CE24AC">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комисии открытого конкурса N 1 от 14.07.2020г.</w:t>
      </w:r>
    </w:p>
    <w:p w:rsidR="007B513A" w:rsidRPr="00D14CB5" w:rsidRDefault="007B513A" w:rsidP="00CE24AC">
      <w:pPr>
        <w:jc w:val="center"/>
        <w:rPr>
          <w:rFonts w:ascii="Arial Unicode" w:hAnsi="Arial Unicode" w:cs="Arial Unicode"/>
          <w:sz w:val="18"/>
          <w:szCs w:val="18"/>
          <w:lang w:val="af-ZA"/>
        </w:rPr>
      </w:pPr>
    </w:p>
    <w:p w:rsidR="007B513A" w:rsidRPr="00D14CB5" w:rsidRDefault="007B513A" w:rsidP="00CE24AC">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sidRPr="00D14CB5">
        <w:rPr>
          <w:rFonts w:ascii="Arial Unicode" w:hAnsi="Arial Unicode" w:cs="Arial Unicode"/>
          <w:sz w:val="18"/>
          <w:szCs w:val="18"/>
        </w:rPr>
        <w:t>20/60</w:t>
      </w:r>
    </w:p>
    <w:p w:rsidR="007B513A" w:rsidRPr="00D14CB5" w:rsidRDefault="007B513A" w:rsidP="00B46D58">
      <w:pPr>
        <w:pStyle w:val="BodyTextIndent"/>
        <w:widowControl w:val="0"/>
        <w:spacing w:line="240" w:lineRule="auto"/>
        <w:ind w:firstLine="720"/>
        <w:rPr>
          <w:rFonts w:ascii="Arial Unicode" w:hAnsi="Arial Unicode" w:cs="Arial Unicode"/>
          <w:sz w:val="18"/>
          <w:szCs w:val="18"/>
        </w:rPr>
      </w:pPr>
    </w:p>
    <w:p w:rsidR="007B513A" w:rsidRPr="00D14CB5" w:rsidRDefault="007B513A" w:rsidP="00CE24AC">
      <w:pPr>
        <w:pStyle w:val="BodyTextIndent"/>
        <w:widowControl w:val="0"/>
        <w:tabs>
          <w:tab w:val="left" w:pos="7230"/>
        </w:tabs>
        <w:spacing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7B513A" w:rsidRPr="00D14CB5" w:rsidRDefault="007B513A"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Cyr" w:hAnsi="GHEA Grapalat Cyr" w:cs="GHEA Grapalat Cyr"/>
          <w:sz w:val="18"/>
          <w:szCs w:val="18"/>
        </w:rPr>
        <w:t> </w:t>
      </w:r>
      <w:r w:rsidRPr="00D14CB5">
        <w:rPr>
          <w:rFonts w:ascii="Arial Unicode" w:hAnsi="Arial Unicode" w:cs="Arial Unicode"/>
          <w:sz w:val="18"/>
          <w:szCs w:val="18"/>
        </w:rPr>
        <w:t>установленном</w:t>
      </w:r>
      <w:r w:rsidRPr="00D14CB5">
        <w:rPr>
          <w:rFonts w:ascii="GHEA Grapalat Cyr" w:hAnsi="GHEA Grapalat Cyr" w:cs="GHEA Grapalat Cyr"/>
          <w:sz w:val="18"/>
          <w:szCs w:val="18"/>
        </w:rPr>
        <w:t> </w:t>
      </w:r>
      <w:r w:rsidRPr="00D14CB5">
        <w:rPr>
          <w:rFonts w:ascii="Arial Unicode" w:hAnsi="Arial Unicode" w:cs="Arial Unicode"/>
          <w:sz w:val="18"/>
          <w:szCs w:val="18"/>
        </w:rPr>
        <w:t>порядке будет предложено заключить договор по поставке медицинских товаров.</w:t>
      </w:r>
    </w:p>
    <w:p w:rsidR="007B513A" w:rsidRPr="00D14CB5" w:rsidRDefault="007B513A"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B513A" w:rsidRPr="00D14CB5" w:rsidRDefault="007B513A"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7B513A" w:rsidRPr="00D14CB5" w:rsidRDefault="007B513A"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7B513A" w:rsidRPr="00D14CB5" w:rsidRDefault="007B513A"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приглашения на процедуру в бумажной форме необходимо обратиться к заказчику до 12:00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7B513A" w:rsidRPr="00D14CB5" w:rsidRDefault="007B513A" w:rsidP="00B46D58">
      <w:pPr>
        <w:pStyle w:val="BodyTextIndent"/>
        <w:widowControl w:val="0"/>
        <w:spacing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7B513A" w:rsidRPr="00D14CB5" w:rsidRDefault="007B513A"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B513A" w:rsidRPr="00D14CB5" w:rsidRDefault="007B513A" w:rsidP="00333223">
      <w:pPr>
        <w:pStyle w:val="BodyTextIndent"/>
        <w:widowControl w:val="0"/>
        <w:ind w:firstLine="567"/>
        <w:rPr>
          <w:rFonts w:ascii="Arial Unicode" w:hAnsi="Arial Unicode" w:cs="Arial Unicode"/>
          <w:sz w:val="18"/>
          <w:szCs w:val="18"/>
        </w:rPr>
      </w:pPr>
      <w:r w:rsidRPr="00D14CB5">
        <w:rPr>
          <w:rFonts w:ascii="Arial Unicode" w:hAnsi="Arial Unicode" w:cs="Arial Unicode"/>
          <w:sz w:val="18"/>
          <w:szCs w:val="18"/>
        </w:rPr>
        <w:t>Заявки на на открытый конкурс необходимо подавать по адресу ул. Арменакяна 108/4, г. Еревана 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7B513A" w:rsidRPr="00D14CB5" w:rsidRDefault="007B513A" w:rsidP="001516B2">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 Арменакяна 108/4, г. Еревана 29.07.2020г в 12:00.</w:t>
      </w:r>
    </w:p>
    <w:p w:rsidR="007B513A" w:rsidRPr="00D14CB5" w:rsidRDefault="007B513A"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7B513A" w:rsidRPr="00D14CB5" w:rsidRDefault="007B513A" w:rsidP="00643D35">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7B513A" w:rsidRPr="00D14CB5" w:rsidRDefault="007B513A" w:rsidP="00643D35">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7B513A" w:rsidRPr="00D14CB5" w:rsidRDefault="007B513A" w:rsidP="00643D35">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7B513A" w:rsidRPr="00D14CB5" w:rsidRDefault="007B513A" w:rsidP="00643D35">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7B513A" w:rsidRPr="00D14CB5" w:rsidRDefault="007B513A" w:rsidP="00B46D58">
      <w:pPr>
        <w:pStyle w:val="BodyTextIndent"/>
        <w:widowControl w:val="0"/>
        <w:spacing w:line="240" w:lineRule="auto"/>
        <w:ind w:left="3969" w:firstLine="0"/>
        <w:rPr>
          <w:rFonts w:ascii="Arial Unicode" w:hAnsi="Arial Unicode" w:cs="Arial Unicode"/>
          <w:sz w:val="18"/>
          <w:szCs w:val="18"/>
        </w:rPr>
      </w:pPr>
      <w:r w:rsidRPr="00D14CB5">
        <w:rPr>
          <w:rFonts w:ascii="Arial Unicode" w:hAnsi="Arial Unicode" w:cs="Arial Unicode"/>
          <w:b/>
          <w:bCs/>
          <w:i/>
          <w:iCs/>
          <w:sz w:val="18"/>
          <w:szCs w:val="18"/>
        </w:rPr>
        <w:br w:type="page"/>
      </w:r>
    </w:p>
    <w:p w:rsidR="007B513A" w:rsidRPr="00D14CB5" w:rsidRDefault="007B513A" w:rsidP="00643D35">
      <w:pPr>
        <w:pStyle w:val="BodyText"/>
        <w:widowControl w:val="0"/>
        <w:spacing w:after="160"/>
        <w:ind w:firstLine="567"/>
        <w:jc w:val="right"/>
        <w:rPr>
          <w:rFonts w:ascii="Arial Unicode" w:hAnsi="Arial Unicode" w:cs="Arial Unicode"/>
          <w:i/>
          <w:iCs/>
          <w:sz w:val="18"/>
          <w:szCs w:val="18"/>
        </w:rPr>
      </w:pPr>
      <w:r w:rsidRPr="00D14CB5">
        <w:rPr>
          <w:rFonts w:ascii="Arial Unicode" w:hAnsi="Arial Unicode" w:cs="Arial Unicode"/>
          <w:i/>
          <w:iCs/>
          <w:sz w:val="18"/>
          <w:szCs w:val="18"/>
        </w:rPr>
        <w:t>Утверждено</w:t>
      </w:r>
    </w:p>
    <w:p w:rsidR="007B513A" w:rsidRPr="00D14CB5" w:rsidRDefault="007B513A" w:rsidP="00643D35">
      <w:pPr>
        <w:jc w:val="right"/>
        <w:rPr>
          <w:rFonts w:ascii="Arial Unicode" w:hAnsi="Arial Unicode" w:cs="Arial Unicode"/>
          <w:sz w:val="18"/>
          <w:szCs w:val="18"/>
        </w:rPr>
      </w:pPr>
      <w:r w:rsidRPr="00D14CB5">
        <w:rPr>
          <w:rFonts w:ascii="Arial Unicode" w:hAnsi="Arial Unicode" w:cs="Arial Unicode"/>
          <w:sz w:val="18"/>
          <w:szCs w:val="18"/>
        </w:rPr>
        <w:t>Решением Оценочной комиссии открытого конкурса</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sidRPr="00D14CB5">
        <w:rPr>
          <w:rFonts w:ascii="Arial Unicode" w:hAnsi="Arial Unicode" w:cs="Arial Unicode"/>
          <w:sz w:val="18"/>
          <w:szCs w:val="18"/>
        </w:rPr>
        <w:t>20/60</w:t>
      </w:r>
    </w:p>
    <w:p w:rsidR="007B513A" w:rsidRPr="00D14CB5" w:rsidRDefault="007B513A" w:rsidP="00643D35">
      <w:pPr>
        <w:pStyle w:val="BodyText"/>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 1</w:t>
      </w:r>
      <w:r w:rsidRPr="00D14CB5">
        <w:rPr>
          <w:rFonts w:ascii="Arial Unicode" w:hAnsi="Arial Unicode" w:cs="Arial Unicode"/>
          <w:i/>
          <w:iCs/>
          <w:sz w:val="18"/>
          <w:szCs w:val="18"/>
          <w:lang w:val="en-US"/>
        </w:rPr>
        <w:t>4</w:t>
      </w:r>
      <w:r w:rsidRPr="00D14CB5">
        <w:rPr>
          <w:rFonts w:ascii="Arial Unicode" w:hAnsi="Arial Unicode" w:cs="Arial Unicode"/>
          <w:i/>
          <w:iCs/>
          <w:sz w:val="18"/>
          <w:szCs w:val="18"/>
        </w:rPr>
        <w:t>.0</w:t>
      </w:r>
      <w:r w:rsidRPr="00D14CB5">
        <w:rPr>
          <w:rFonts w:ascii="Arial Unicode" w:hAnsi="Arial Unicode" w:cs="Arial Unicode"/>
          <w:i/>
          <w:iCs/>
          <w:sz w:val="18"/>
          <w:szCs w:val="18"/>
          <w:lang w:val="en-US"/>
        </w:rPr>
        <w:t>7</w:t>
      </w:r>
      <w:r w:rsidRPr="00D14CB5">
        <w:rPr>
          <w:rFonts w:ascii="Arial Unicode" w:hAnsi="Arial Unicode" w:cs="Arial Unicode"/>
          <w:i/>
          <w:iCs/>
          <w:sz w:val="18"/>
          <w:szCs w:val="18"/>
        </w:rPr>
        <w:t>. 2020г.</w:t>
      </w:r>
    </w:p>
    <w:p w:rsidR="007B513A" w:rsidRPr="00D14CB5" w:rsidRDefault="007B513A" w:rsidP="00B46D58">
      <w:pPr>
        <w:pStyle w:val="BodyText"/>
        <w:widowControl w:val="0"/>
        <w:spacing w:after="160"/>
        <w:ind w:right="-7" w:firstLine="567"/>
        <w:jc w:val="center"/>
        <w:rPr>
          <w:rFonts w:ascii="Arial Unicode" w:hAnsi="Arial Unicode" w:cs="Arial Unicode"/>
          <w:sz w:val="18"/>
          <w:szCs w:val="18"/>
        </w:rPr>
      </w:pPr>
    </w:p>
    <w:p w:rsidR="007B513A" w:rsidRPr="00D14CB5" w:rsidRDefault="007B513A" w:rsidP="00B46D58">
      <w:pPr>
        <w:pStyle w:val="BodyText"/>
        <w:widowControl w:val="0"/>
        <w:spacing w:after="160"/>
        <w:ind w:right="-7" w:firstLine="567"/>
        <w:jc w:val="center"/>
        <w:rPr>
          <w:rFonts w:ascii="Arial Unicode" w:hAnsi="Arial Unicode" w:cs="Arial Unicode"/>
          <w:sz w:val="18"/>
          <w:szCs w:val="18"/>
        </w:rPr>
      </w:pPr>
    </w:p>
    <w:p w:rsidR="007B513A" w:rsidRPr="00D14CB5" w:rsidRDefault="007B513A" w:rsidP="00B46D58">
      <w:pPr>
        <w:pStyle w:val="BodyText"/>
        <w:widowControl w:val="0"/>
        <w:spacing w:after="160"/>
        <w:ind w:right="-7" w:firstLine="567"/>
        <w:jc w:val="center"/>
        <w:rPr>
          <w:rFonts w:ascii="Arial Unicode" w:hAnsi="Arial Unicode" w:cs="Arial Unicode"/>
          <w:sz w:val="18"/>
          <w:szCs w:val="18"/>
        </w:rPr>
      </w:pPr>
    </w:p>
    <w:p w:rsidR="007B513A" w:rsidRPr="00D14CB5" w:rsidRDefault="007B513A"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7B513A" w:rsidRPr="00D14CB5" w:rsidRDefault="007B513A" w:rsidP="00B46D58">
      <w:pPr>
        <w:pStyle w:val="BodyText"/>
        <w:widowControl w:val="0"/>
        <w:spacing w:after="160"/>
        <w:ind w:right="-7" w:firstLine="567"/>
        <w:jc w:val="center"/>
        <w:rPr>
          <w:rFonts w:ascii="Arial Unicode" w:hAnsi="Arial Unicode" w:cs="Arial Unicode"/>
          <w:sz w:val="18"/>
          <w:szCs w:val="18"/>
          <w:lang w:val="af-ZA"/>
        </w:rPr>
      </w:pPr>
    </w:p>
    <w:p w:rsidR="007B513A" w:rsidRPr="00D14CB5" w:rsidRDefault="007B513A" w:rsidP="00B46D58">
      <w:pPr>
        <w:pStyle w:val="BodyText"/>
        <w:widowControl w:val="0"/>
        <w:spacing w:after="16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7B513A" w:rsidRPr="00D14CB5" w:rsidRDefault="007B513A" w:rsidP="00B46D58">
      <w:pPr>
        <w:pStyle w:val="BodyText"/>
        <w:widowControl w:val="0"/>
        <w:spacing w:after="160"/>
        <w:ind w:right="-7" w:firstLine="567"/>
        <w:jc w:val="center"/>
        <w:rPr>
          <w:rFonts w:ascii="Arial Unicode" w:hAnsi="Arial Unicode" w:cs="Arial Unicode"/>
          <w:sz w:val="18"/>
          <w:szCs w:val="18"/>
        </w:rPr>
      </w:pPr>
    </w:p>
    <w:p w:rsidR="007B513A" w:rsidRPr="00D14CB5" w:rsidRDefault="007B513A"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7B513A" w:rsidRPr="00D14CB5" w:rsidRDefault="007B513A" w:rsidP="00D13026">
      <w:pPr>
        <w:pStyle w:val="BodyText"/>
        <w:widowControl w:val="0"/>
        <w:spacing w:after="160"/>
        <w:ind w:right="-7" w:firstLine="567"/>
        <w:jc w:val="center"/>
        <w:rPr>
          <w:rFonts w:ascii="Arial Unicode" w:hAnsi="Arial Unicode" w:cs="Arial Unicode"/>
          <w:sz w:val="18"/>
          <w:szCs w:val="18"/>
          <w:lang w:val="af-ZA"/>
        </w:rPr>
      </w:pPr>
    </w:p>
    <w:p w:rsidR="007B513A" w:rsidRPr="00D14CB5" w:rsidRDefault="007B513A" w:rsidP="00D13026">
      <w:pPr>
        <w:pStyle w:val="BodyText"/>
        <w:widowControl w:val="0"/>
        <w:spacing w:after="160"/>
        <w:ind w:right="-7"/>
        <w:jc w:val="center"/>
        <w:rPr>
          <w:rFonts w:ascii="Arial Unicode" w:hAnsi="Arial Unicode" w:cs="Arial Unicode"/>
          <w:sz w:val="18"/>
          <w:szCs w:val="18"/>
          <w:lang w:val="af-ZA"/>
        </w:rPr>
      </w:pPr>
    </w:p>
    <w:p w:rsidR="007B513A" w:rsidRPr="00D14CB5" w:rsidRDefault="007B513A" w:rsidP="00B46D58">
      <w:pPr>
        <w:widowControl w:val="0"/>
        <w:spacing w:after="16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7B513A" w:rsidRPr="00D14CB5" w:rsidRDefault="007B513A" w:rsidP="00B46D58">
      <w:pPr>
        <w:widowControl w:val="0"/>
        <w:spacing w:after="160"/>
        <w:ind w:firstLine="567"/>
        <w:jc w:val="both"/>
        <w:rPr>
          <w:rFonts w:ascii="Arial Unicode" w:hAnsi="Arial Unicode" w:cs="Arial Unicode"/>
          <w:i/>
          <w:iCs/>
          <w:sz w:val="18"/>
          <w:szCs w:val="18"/>
        </w:rPr>
      </w:pPr>
    </w:p>
    <w:p w:rsidR="007B513A" w:rsidRPr="00D14CB5" w:rsidRDefault="007B513A" w:rsidP="00B46D58">
      <w:pPr>
        <w:widowControl w:val="0"/>
        <w:spacing w:after="160"/>
        <w:ind w:firstLine="567"/>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7B513A" w:rsidRPr="00D14CB5" w:rsidRDefault="007B513A" w:rsidP="00A514E3">
      <w:pPr>
        <w:pStyle w:val="BodyText"/>
        <w:widowControl w:val="0"/>
        <w:spacing w:after="160"/>
        <w:ind w:right="-7"/>
        <w:rPr>
          <w:rFonts w:ascii="Arial Unicode" w:hAnsi="Arial Unicode" w:cs="Arial Unicode"/>
          <w:sz w:val="18"/>
          <w:szCs w:val="18"/>
        </w:rPr>
      </w:pPr>
    </w:p>
    <w:p w:rsidR="007B513A" w:rsidRPr="00D14CB5" w:rsidRDefault="007B513A" w:rsidP="0048082C">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7B513A" w:rsidRPr="00D14CB5" w:rsidRDefault="007B513A" w:rsidP="004328D4">
      <w:pPr>
        <w:ind w:firstLine="567"/>
        <w:jc w:val="center"/>
        <w:rPr>
          <w:rFonts w:ascii="Arial Unicode" w:hAnsi="Arial Unicode" w:cs="Arial Unicode"/>
          <w:b/>
          <w:bCs/>
          <w:sz w:val="18"/>
          <w:szCs w:val="18"/>
          <w:lang w:val="af-ZA"/>
        </w:rPr>
      </w:pPr>
    </w:p>
    <w:p w:rsidR="007B513A" w:rsidRPr="00D14CB5" w:rsidRDefault="007B513A" w:rsidP="004328D4">
      <w:pPr>
        <w:pStyle w:val="BodyText"/>
        <w:widowControl w:val="0"/>
        <w:spacing w:after="160"/>
        <w:ind w:right="-7" w:firstLine="567"/>
        <w:jc w:val="center"/>
        <w:rPr>
          <w:rFonts w:ascii="Arial Unicode" w:hAnsi="Arial Unicode" w:cs="Arial Unicode"/>
          <w:b/>
          <w:bCs/>
          <w:sz w:val="18"/>
          <w:szCs w:val="18"/>
          <w:lang w:val="af-ZA"/>
        </w:rPr>
      </w:pPr>
    </w:p>
    <w:p w:rsidR="007B513A" w:rsidRPr="00D14CB5" w:rsidRDefault="007B513A" w:rsidP="004328D4">
      <w:pPr>
        <w:pStyle w:val="BodyText"/>
        <w:widowControl w:val="0"/>
        <w:spacing w:after="160"/>
        <w:ind w:right="-7"/>
        <w:jc w:val="center"/>
        <w:rPr>
          <w:rFonts w:ascii="Arial Unicode" w:hAnsi="Arial Unicode" w:cs="Arial Unicode"/>
          <w:sz w:val="18"/>
          <w:szCs w:val="18"/>
          <w:lang w:val="af-ZA"/>
        </w:rPr>
      </w:pPr>
    </w:p>
    <w:p w:rsidR="007B513A" w:rsidRPr="00D14CB5" w:rsidRDefault="007B513A" w:rsidP="00B46D58">
      <w:pPr>
        <w:widowControl w:val="0"/>
        <w:spacing w:after="160"/>
        <w:ind w:firstLine="567"/>
        <w:jc w:val="center"/>
        <w:rPr>
          <w:rFonts w:ascii="Arial Unicode" w:hAnsi="Arial Unicode" w:cs="Arial Unicode"/>
          <w:sz w:val="18"/>
          <w:szCs w:val="18"/>
          <w:lang w:val="af-ZA"/>
        </w:rPr>
      </w:pPr>
    </w:p>
    <w:p w:rsidR="007B513A" w:rsidRPr="00D14CB5" w:rsidRDefault="007B513A" w:rsidP="00B46D58">
      <w:pPr>
        <w:widowControl w:val="0"/>
        <w:spacing w:after="16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7B513A" w:rsidRPr="00D14CB5" w:rsidRDefault="007B513A" w:rsidP="00B46D58">
      <w:pPr>
        <w:widowControl w:val="0"/>
        <w:spacing w:after="160"/>
        <w:jc w:val="center"/>
        <w:rPr>
          <w:rFonts w:ascii="Arial Unicode" w:hAnsi="Arial Unicode" w:cs="Arial Unicode"/>
          <w:sz w:val="18"/>
          <w:szCs w:val="18"/>
        </w:rPr>
      </w:pP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7B513A" w:rsidRPr="00D14CB5" w:rsidRDefault="007B513A" w:rsidP="00F5562B">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7B513A" w:rsidRPr="00D14CB5" w:rsidRDefault="007B513A"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7B513A" w:rsidRPr="00D14CB5" w:rsidRDefault="007B513A">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7B513A" w:rsidRPr="00D14CB5" w:rsidRDefault="007B513A" w:rsidP="00E17B7F">
      <w:pPr>
        <w:widowControl w:val="0"/>
        <w:spacing w:after="16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sidRPr="00D14CB5">
        <w:rPr>
          <w:rFonts w:ascii="Arial Unicode" w:hAnsi="Arial Unicode" w:cs="Arial Unicode"/>
          <w:sz w:val="18"/>
          <w:szCs w:val="18"/>
        </w:rPr>
        <w:t>20/60</w:t>
      </w:r>
      <w:r w:rsidRPr="00D14CB5">
        <w:rPr>
          <w:rFonts w:ascii="Arial Unicode" w:hAnsi="Arial Unicode" w:cs="Arial Unicode"/>
          <w:spacing w:val="-6"/>
          <w:sz w:val="18"/>
          <w:szCs w:val="18"/>
        </w:rPr>
        <w:t xml:space="preserve"> (далее — процедура).</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B513A" w:rsidRPr="00D14CB5" w:rsidRDefault="007B513A" w:rsidP="00F5562B">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7B513A" w:rsidRPr="00D14CB5" w:rsidRDefault="007B513A" w:rsidP="00B46D58">
      <w:pPr>
        <w:pStyle w:val="BodyTextIndent2"/>
        <w:widowControl w:val="0"/>
        <w:spacing w:after="160" w:line="240" w:lineRule="auto"/>
        <w:ind w:firstLine="567"/>
        <w:rPr>
          <w:rFonts w:ascii="Arial Unicode" w:hAnsi="Arial Unicode" w:cs="Arial Unicode"/>
          <w:sz w:val="18"/>
          <w:szCs w:val="18"/>
          <w:lang w:val="es-ES"/>
        </w:rPr>
      </w:pP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7B513A" w:rsidRPr="00D14CB5" w:rsidRDefault="007B513A" w:rsidP="00B46D58">
      <w:pPr>
        <w:pStyle w:val="Heading3"/>
        <w:keepNext w:val="0"/>
        <w:widowControl w:val="0"/>
        <w:spacing w:after="160" w:line="240" w:lineRule="auto"/>
        <w:rPr>
          <w:rFonts w:ascii="Arial Unicode" w:hAnsi="Arial Unicode" w:cs="Arial Unicode"/>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7B513A" w:rsidRPr="00D14CB5" w:rsidRDefault="007B513A"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 сгруппированы в лоты "19":</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B513A" w:rsidRPr="00D14CB5">
        <w:trPr>
          <w:jc w:val="center"/>
        </w:trPr>
        <w:tc>
          <w:tcPr>
            <w:tcW w:w="1530" w:type="dxa"/>
            <w:vAlign w:val="center"/>
          </w:tcPr>
          <w:p w:rsidR="007B513A" w:rsidRPr="00D14CB5" w:rsidRDefault="007B513A" w:rsidP="00B46D58">
            <w:pPr>
              <w:pStyle w:val="BodyTextIndent2"/>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7B513A" w:rsidRPr="00D14CB5" w:rsidRDefault="007B513A" w:rsidP="00B46D58">
            <w:pPr>
              <w:pStyle w:val="BodyTextIndent2"/>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Набор вмешательства АИК</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2</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 xml:space="preserve">Игла для взятия крoви 21G </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3</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Отсос катетер с закрытой системой</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4</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Маска  кислородная с мешком для взрослых</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5</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Донорское кресло</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6</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Марлевые сальфетки стерильные 12x12</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7</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Трубка для анестезии детская</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8</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Увлажнитель</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9</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Коннектор</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10</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Коннектор</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11</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Стерилизационный рулон</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12</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Мочеприомник для взрослых</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13</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Шприц 10мл</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14</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Шприц 20мл</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15</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Шприц 2мл</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16</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Шприц 5мл</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17</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Ширма</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18</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Пластический таз медицинский</w:t>
            </w:r>
          </w:p>
        </w:tc>
      </w:tr>
      <w:tr w:rsidR="007B513A" w:rsidRPr="00D14CB5">
        <w:trPr>
          <w:jc w:val="center"/>
        </w:trPr>
        <w:tc>
          <w:tcPr>
            <w:tcW w:w="1530" w:type="dxa"/>
            <w:vAlign w:val="center"/>
          </w:tcPr>
          <w:p w:rsidR="007B513A" w:rsidRPr="00D14CB5" w:rsidRDefault="007B513A">
            <w:pPr>
              <w:jc w:val="center"/>
              <w:rPr>
                <w:rFonts w:ascii="Arial Unicode" w:hAnsi="Arial Unicode" w:cs="Arial Unicode"/>
                <w:sz w:val="16"/>
                <w:szCs w:val="16"/>
              </w:rPr>
            </w:pPr>
            <w:r w:rsidRPr="00D14CB5">
              <w:rPr>
                <w:rFonts w:ascii="Arial Unicode" w:hAnsi="Arial Unicode" w:cs="Arial Unicode"/>
                <w:sz w:val="16"/>
                <w:szCs w:val="16"/>
              </w:rPr>
              <w:t>19</w:t>
            </w:r>
          </w:p>
        </w:tc>
        <w:tc>
          <w:tcPr>
            <w:tcW w:w="7704" w:type="dxa"/>
            <w:vAlign w:val="center"/>
          </w:tcPr>
          <w:p w:rsidR="007B513A" w:rsidRPr="00D14CB5" w:rsidRDefault="007B513A" w:rsidP="00D14CB5">
            <w:pPr>
              <w:rPr>
                <w:rFonts w:ascii="Arial Unicode" w:hAnsi="Arial Unicode" w:cs="Arial Unicode"/>
                <w:sz w:val="16"/>
                <w:szCs w:val="16"/>
              </w:rPr>
            </w:pPr>
            <w:r w:rsidRPr="00D14CB5">
              <w:rPr>
                <w:rFonts w:ascii="Arial Unicode" w:hAnsi="Arial Unicode" w:cs="Arial Unicode"/>
                <w:sz w:val="16"/>
                <w:szCs w:val="16"/>
              </w:rPr>
              <w:t>Пеленка</w:t>
            </w:r>
          </w:p>
        </w:tc>
      </w:tr>
    </w:tbl>
    <w:p w:rsidR="007B513A" w:rsidRPr="00D14CB5" w:rsidRDefault="007B513A" w:rsidP="00F5562B">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B513A" w:rsidRPr="00D14CB5" w:rsidRDefault="007B513A"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7B513A" w:rsidRPr="00D14CB5" w:rsidRDefault="007B513A" w:rsidP="00B46D58">
      <w:pPr>
        <w:widowControl w:val="0"/>
        <w:spacing w:after="160"/>
        <w:ind w:firstLine="567"/>
        <w:jc w:val="center"/>
        <w:rPr>
          <w:rFonts w:ascii="Arial Unicode" w:hAnsi="Arial Unicode" w:cs="Arial Unicode"/>
          <w:i/>
          <w:i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7B513A" w:rsidRPr="00D14CB5" w:rsidRDefault="007B513A" w:rsidP="00B46D58">
      <w:pPr>
        <w:widowControl w:val="0"/>
        <w:tabs>
          <w:tab w:val="left" w:pos="1134"/>
          <w:tab w:val="left" w:pos="720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B513A" w:rsidRPr="00D14CB5" w:rsidRDefault="007B513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7B513A" w:rsidRPr="00D14CB5" w:rsidRDefault="007B513A" w:rsidP="00B46D58">
      <w:pPr>
        <w:widowControl w:val="0"/>
        <w:tabs>
          <w:tab w:val="left" w:pos="1134"/>
        </w:tabs>
        <w:spacing w:after="16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B513A" w:rsidRPr="00D14CB5" w:rsidRDefault="007B513A"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B513A" w:rsidRPr="00D14CB5" w:rsidRDefault="007B513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7B513A" w:rsidRPr="00D14CB5" w:rsidRDefault="007B513A" w:rsidP="00B46D58">
      <w:pPr>
        <w:pStyle w:val="BodyTextIndent2"/>
        <w:widowControl w:val="0"/>
        <w:spacing w:after="160"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7B513A" w:rsidRPr="00D14CB5" w:rsidRDefault="007B513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B513A" w:rsidRPr="00D14CB5" w:rsidRDefault="007B513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7B513A" w:rsidRPr="00D14CB5" w:rsidRDefault="007B513A" w:rsidP="00B46D58">
      <w:pPr>
        <w:widowControl w:val="0"/>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7B513A" w:rsidRPr="00D14CB5" w:rsidRDefault="007B513A"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Cyr" w:hAnsi="GHEA Grapalat Cyr" w:cs="GHEA Grapalat Cyr"/>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B513A" w:rsidRPr="00D14CB5" w:rsidRDefault="007B513A"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7B513A" w:rsidRPr="00D14CB5" w:rsidRDefault="007B513A"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B513A" w:rsidRPr="00D14CB5" w:rsidRDefault="007B513A"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7B513A" w:rsidRPr="00D14CB5" w:rsidRDefault="007B513A"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7B513A" w:rsidRPr="00D14CB5" w:rsidRDefault="007B513A"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7B513A" w:rsidRPr="00D14CB5" w:rsidRDefault="007B513A"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"12:00 15"-го дня с даты опубликования в бюллетене объявления и приглашения на настоящую процедуру. </w:t>
      </w:r>
    </w:p>
    <w:p w:rsidR="007B513A" w:rsidRPr="00D14CB5" w:rsidRDefault="007B513A" w:rsidP="008C6890">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B513A" w:rsidRPr="00D14CB5" w:rsidRDefault="007B513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B513A" w:rsidRPr="00D14CB5" w:rsidRDefault="007B513A" w:rsidP="00C648DF">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B513A" w:rsidRPr="00D14CB5" w:rsidRDefault="007B513A"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7B513A" w:rsidRPr="00D14CB5" w:rsidRDefault="007B513A"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Cyr" w:hAnsi="GHEA Grapalat Cyr" w:cs="GHEA Grapalat Cyr"/>
          <w:sz w:val="18"/>
          <w:szCs w:val="18"/>
        </w:rPr>
        <w:t> </w:t>
      </w:r>
      <w:r w:rsidRPr="00D14CB5">
        <w:rPr>
          <w:rFonts w:ascii="Arial Unicode" w:hAnsi="Arial Unicode" w:cs="Arial Unicode"/>
          <w:sz w:val="18"/>
          <w:szCs w:val="18"/>
        </w:rPr>
        <w:t xml:space="preserve">— полное описание товара) </w:t>
      </w:r>
    </w:p>
    <w:p w:rsidR="007B513A" w:rsidRPr="00D14CB5" w:rsidRDefault="007B513A"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7B513A" w:rsidRPr="00D14CB5" w:rsidRDefault="007B513A"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B513A" w:rsidRPr="00D14CB5" w:rsidRDefault="007B513A"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B513A" w:rsidRPr="00D14CB5" w:rsidRDefault="007B513A" w:rsidP="00B46D58">
      <w:pPr>
        <w:pStyle w:val="norm"/>
        <w:widowControl w:val="0"/>
        <w:spacing w:after="120"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B513A" w:rsidRPr="00D14CB5" w:rsidRDefault="007B513A">
      <w:pP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7B513A" w:rsidRPr="00D14CB5" w:rsidRDefault="007B513A"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B513A" w:rsidRPr="00D14CB5" w:rsidRDefault="007B513A" w:rsidP="00C040F3">
      <w:pPr>
        <w:pStyle w:val="norm"/>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B513A" w:rsidRPr="00D14CB5" w:rsidRDefault="007B513A"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7B513A" w:rsidRPr="00D14CB5" w:rsidRDefault="007B513A"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B513A" w:rsidRPr="00D14CB5" w:rsidRDefault="007B513A"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7B513A" w:rsidRPr="00D14CB5" w:rsidRDefault="007B513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 xml:space="preserve">Вскрытие заявок произойдет на 15"-ый день в "12:00" со дня опубликования в бюллетене объявления и приглашения на настоящую процедуру. </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7B513A" w:rsidRPr="00D14CB5" w:rsidRDefault="007B513A" w:rsidP="00D76027">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B513A" w:rsidRPr="00D14CB5" w:rsidRDefault="007B513A"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B513A" w:rsidRPr="00D14CB5" w:rsidRDefault="007B513A"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B513A" w:rsidRPr="00D14CB5" w:rsidRDefault="007B513A"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7B513A" w:rsidRPr="00D14CB5" w:rsidRDefault="007B513A"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7B513A" w:rsidRPr="00D14CB5" w:rsidRDefault="007B513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B513A" w:rsidRPr="00D14CB5" w:rsidRDefault="007B513A"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7B513A" w:rsidRPr="00D14CB5" w:rsidRDefault="007B513A"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7B513A" w:rsidRPr="00D14CB5" w:rsidRDefault="007B513A"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B513A" w:rsidRPr="00D14CB5" w:rsidDel="00992C40" w:rsidRDefault="007B513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7B513A" w:rsidRPr="00D14CB5" w:rsidRDefault="007B513A"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7B513A" w:rsidRPr="00D14CB5" w:rsidRDefault="007B513A"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7B513A" w:rsidRPr="00D14CB5" w:rsidRDefault="007B513A"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B513A" w:rsidRPr="00D14CB5" w:rsidRDefault="007B513A"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7B513A" w:rsidRPr="00D14CB5" w:rsidRDefault="007B513A"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7B513A" w:rsidRPr="00D14CB5" w:rsidRDefault="007B513A"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B513A" w:rsidRPr="00D14CB5" w:rsidRDefault="007B513A"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7B513A" w:rsidRPr="00D14CB5" w:rsidRDefault="007B513A"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B513A" w:rsidRPr="00D14CB5" w:rsidRDefault="007B513A"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B513A" w:rsidRPr="00D14CB5" w:rsidRDefault="007B513A" w:rsidP="00C040F3">
      <w:pPr>
        <w:widowControl w:val="0"/>
        <w:tabs>
          <w:tab w:val="left" w:pos="1276"/>
        </w:tabs>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B513A" w:rsidRPr="00D14CB5" w:rsidRDefault="007B513A" w:rsidP="00C040F3">
      <w:pPr>
        <w:widowControl w:val="0"/>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7B513A" w:rsidRPr="00D14CB5" w:rsidRDefault="007B513A"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B513A" w:rsidRPr="00D14CB5" w:rsidRDefault="007B513A" w:rsidP="00C040F3">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7B513A" w:rsidRPr="00D14CB5" w:rsidRDefault="007B513A"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7B513A" w:rsidRPr="00D14CB5" w:rsidRDefault="007B513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B513A" w:rsidRPr="00D14CB5" w:rsidRDefault="007B513A" w:rsidP="00C040F3">
      <w:pPr>
        <w:pStyle w:val="BodyTextIndent2"/>
        <w:widowControl w:val="0"/>
        <w:spacing w:after="160"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7B513A" w:rsidRPr="00D14CB5" w:rsidRDefault="007B513A" w:rsidP="00C040F3">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B513A" w:rsidRPr="00D14CB5" w:rsidRDefault="007B513A"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7B513A" w:rsidRPr="00D14CB5" w:rsidRDefault="007B513A" w:rsidP="002B351A">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D14CB5">
        <w:rPr>
          <w:rFonts w:ascii="Arial Unicode" w:hAnsi="Arial Unicode" w:cs="Arial Unicode"/>
          <w:b/>
          <w:bCs/>
          <w:sz w:val="18"/>
          <w:szCs w:val="18"/>
        </w:rPr>
        <w:t>приложению 4.1</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B513A" w:rsidRPr="00D14CB5" w:rsidRDefault="007B513A" w:rsidP="006A6578">
      <w:pPr>
        <w:widowControl w:val="0"/>
        <w:tabs>
          <w:tab w:val="left" w:pos="1276"/>
        </w:tabs>
        <w:spacing w:after="160"/>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7B513A" w:rsidRPr="00D14CB5" w:rsidRDefault="007B513A"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B513A" w:rsidRPr="00D14CB5" w:rsidRDefault="007B513A" w:rsidP="002B351A">
      <w:pPr>
        <w:widowControl w:val="0"/>
        <w:tabs>
          <w:tab w:val="left" w:pos="1276"/>
        </w:tabs>
        <w:spacing w:after="160"/>
        <w:ind w:firstLine="567"/>
        <w:jc w:val="both"/>
        <w:rPr>
          <w:rFonts w:ascii="Arial Unicode" w:hAnsi="Arial Unicode" w:cs="Arial Unicode"/>
          <w:sz w:val="18"/>
          <w:szCs w:val="18"/>
        </w:rPr>
      </w:pPr>
    </w:p>
    <w:p w:rsidR="007B513A" w:rsidRPr="00D14CB5" w:rsidRDefault="007B513A" w:rsidP="00452CBA">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7B513A" w:rsidRPr="00D14CB5" w:rsidRDefault="007B513A" w:rsidP="005066AC">
      <w:pPr>
        <w:rPr>
          <w:rFonts w:ascii="Arial Unicode" w:hAnsi="Arial Unicode" w:cs="Arial Unicode"/>
          <w:b/>
          <w:bCs/>
          <w:sz w:val="18"/>
          <w:szCs w:val="18"/>
        </w:rPr>
      </w:pP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7B513A" w:rsidRPr="00D14CB5" w:rsidRDefault="007B513A" w:rsidP="008A68A2">
      <w:pPr>
        <w:widowControl w:val="0"/>
        <w:tabs>
          <w:tab w:val="left" w:pos="1134"/>
        </w:tabs>
        <w:spacing w:line="240" w:lineRule="exact"/>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B513A" w:rsidRPr="00D14CB5" w:rsidRDefault="007B513A">
      <w:pPr>
        <w:rPr>
          <w:rFonts w:ascii="Arial Unicode" w:hAnsi="Arial Unicode" w:cs="Arial Unicode"/>
          <w:b/>
          <w:bCs/>
          <w:sz w:val="18"/>
          <w:szCs w:val="18"/>
        </w:rPr>
      </w:pPr>
      <w:r w:rsidRPr="00D14CB5">
        <w:rPr>
          <w:rFonts w:ascii="Arial Unicode" w:hAnsi="Arial Unicode" w:cs="Arial Unicode"/>
          <w:b/>
          <w:bCs/>
          <w:sz w:val="18"/>
          <w:szCs w:val="18"/>
        </w:rPr>
        <w:br w:type="page"/>
      </w:r>
    </w:p>
    <w:p w:rsidR="007B513A" w:rsidRPr="00D14CB5" w:rsidRDefault="007B513A"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B513A" w:rsidRPr="00D14CB5" w:rsidRDefault="007B513A" w:rsidP="00B46D58">
      <w:pPr>
        <w:widowControl w:val="0"/>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pStyle w:val="BodyText"/>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7B513A" w:rsidRPr="00D14CB5" w:rsidRDefault="007B513A" w:rsidP="00B46D58">
      <w:pPr>
        <w:widowControl w:val="0"/>
        <w:spacing w:after="160"/>
        <w:jc w:val="center"/>
        <w:rPr>
          <w:rFonts w:ascii="Arial Unicode" w:hAnsi="Arial Unicode" w:cs="Arial Unicode"/>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7B513A" w:rsidRPr="00D14CB5" w:rsidRDefault="007B513A" w:rsidP="008F15B9">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7B513A" w:rsidRPr="00D14CB5" w:rsidRDefault="007B513A" w:rsidP="008937EA">
      <w:pPr>
        <w:widowControl w:val="0"/>
        <w:spacing w:after="160" w:line="360" w:lineRule="auto"/>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7B513A" w:rsidRPr="00D14CB5" w:rsidRDefault="007B513A"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7B513A" w:rsidRPr="00D14CB5" w:rsidRDefault="007B513A"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B513A" w:rsidRPr="00D14CB5" w:rsidRDefault="007B513A"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B513A" w:rsidRPr="00D14CB5" w:rsidRDefault="007B513A"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7B513A" w:rsidRPr="00D14CB5" w:rsidRDefault="007B513A" w:rsidP="008937EA">
      <w:pPr>
        <w:widowControl w:val="0"/>
        <w:tabs>
          <w:tab w:val="left" w:pos="1134"/>
        </w:tabs>
        <w:spacing w:after="160"/>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7B513A" w:rsidRPr="00D14CB5" w:rsidRDefault="007B513A"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7B513A" w:rsidRPr="00D14CB5" w:rsidRDefault="007B513A"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7B513A" w:rsidRPr="00D14CB5" w:rsidRDefault="007B513A"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7B513A" w:rsidRPr="00D14CB5" w:rsidRDefault="007B513A"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p>
    <w:p w:rsidR="007B513A" w:rsidRPr="00D14CB5" w:rsidRDefault="007B513A" w:rsidP="00B46D58">
      <w:pPr>
        <w:pStyle w:val="norm"/>
        <w:widowControl w:val="0"/>
        <w:spacing w:after="160"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7B513A" w:rsidRPr="00D14CB5" w:rsidRDefault="007B513A" w:rsidP="00B46D58">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НММЦ-ОКПТ-20/60</w:t>
      </w:r>
    </w:p>
    <w:p w:rsidR="007B513A" w:rsidRPr="00D14CB5" w:rsidRDefault="007B513A" w:rsidP="00B46D58">
      <w:pPr>
        <w:widowControl w:val="0"/>
        <w:spacing w:after="12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7B513A" w:rsidRPr="00D14CB5" w:rsidRDefault="007B513A" w:rsidP="00B46D58">
      <w:pPr>
        <w:pStyle w:val="Heading6"/>
        <w:keepNext w:val="0"/>
        <w:widowControl w:val="0"/>
        <w:spacing w:after="16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7B513A" w:rsidRPr="00D14CB5" w:rsidRDefault="007B513A" w:rsidP="00B46D58">
      <w:pPr>
        <w:widowControl w:val="0"/>
        <w:spacing w:after="120"/>
        <w:jc w:val="center"/>
        <w:rPr>
          <w:rFonts w:ascii="Arial Unicode" w:hAnsi="Arial Unicode" w:cs="Arial Unicode"/>
          <w:sz w:val="18"/>
          <w:szCs w:val="18"/>
        </w:rPr>
      </w:pP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______________________________________________________________заявляет, что </w:t>
      </w:r>
    </w:p>
    <w:p w:rsidR="007B513A" w:rsidRPr="00D14CB5" w:rsidRDefault="007B513A" w:rsidP="00B46D58">
      <w:pPr>
        <w:spacing w:after="160"/>
        <w:ind w:left="2694"/>
        <w:jc w:val="both"/>
        <w:rPr>
          <w:rFonts w:ascii="Arial Unicode" w:hAnsi="Arial Unicode" w:cs="Arial Unicode"/>
          <w:sz w:val="18"/>
          <w:szCs w:val="18"/>
        </w:rPr>
      </w:pPr>
      <w:r w:rsidRPr="00D14CB5">
        <w:rPr>
          <w:rFonts w:ascii="Arial Unicode" w:hAnsi="Arial Unicode" w:cs="Arial Unicode"/>
          <w:sz w:val="18"/>
          <w:szCs w:val="18"/>
        </w:rPr>
        <w:t xml:space="preserve">наименование участника </w:t>
      </w:r>
    </w:p>
    <w:p w:rsidR="007B513A" w:rsidRPr="00D14CB5" w:rsidRDefault="007B513A" w:rsidP="00B46D58">
      <w:pPr>
        <w:jc w:val="both"/>
        <w:rPr>
          <w:rFonts w:ascii="Arial Unicode" w:hAnsi="Arial Unicode" w:cs="Arial Unicode"/>
          <w:sz w:val="18"/>
          <w:szCs w:val="18"/>
          <w:u w:val="single"/>
        </w:rPr>
      </w:pPr>
      <w:r w:rsidRPr="00D14CB5">
        <w:rPr>
          <w:rFonts w:ascii="Arial Unicode" w:hAnsi="Arial Unicode" w:cs="Arial Unicode"/>
          <w:sz w:val="18"/>
          <w:szCs w:val="18"/>
        </w:rPr>
        <w:t>желает участвовать в лоте (лотах)_______________________________ объявленного</w:t>
      </w:r>
    </w:p>
    <w:p w:rsidR="007B513A" w:rsidRPr="00D14CB5" w:rsidRDefault="007B513A" w:rsidP="00B46D58">
      <w:pPr>
        <w:spacing w:after="160"/>
        <w:ind w:left="4395"/>
        <w:jc w:val="both"/>
        <w:rPr>
          <w:rFonts w:ascii="Arial Unicode" w:hAnsi="Arial Unicode" w:cs="Arial Unicode"/>
          <w:sz w:val="18"/>
          <w:szCs w:val="18"/>
        </w:rPr>
      </w:pPr>
      <w:r w:rsidRPr="00D14CB5">
        <w:rPr>
          <w:rFonts w:ascii="Arial Unicode" w:hAnsi="Arial Unicode" w:cs="Arial Unicode"/>
          <w:sz w:val="18"/>
          <w:szCs w:val="18"/>
        </w:rPr>
        <w:t>номер лота (лотов)</w:t>
      </w:r>
    </w:p>
    <w:p w:rsidR="007B513A" w:rsidRPr="00D14CB5" w:rsidRDefault="007B513A" w:rsidP="008A68A2">
      <w:pPr>
        <w:jc w:val="both"/>
        <w:rPr>
          <w:rFonts w:ascii="Arial Unicode" w:hAnsi="Arial Unicode" w:cs="Arial Unicode"/>
          <w:sz w:val="18"/>
          <w:szCs w:val="18"/>
        </w:rPr>
      </w:pPr>
      <w:r w:rsidRPr="00D14CB5">
        <w:rPr>
          <w:rFonts w:ascii="Arial Unicode" w:hAnsi="Arial Unicode" w:cs="Arial Unicode"/>
          <w:sz w:val="18"/>
          <w:szCs w:val="18"/>
        </w:rPr>
        <w:t xml:space="preserve">&lt;&lt;Норк-Мараш&gt;&gt; медицинский центр&gt;&gt; ЗАО, под кодом НММЦ-ОКПТ-20/60 </w:t>
      </w:r>
    </w:p>
    <w:p w:rsidR="007B513A" w:rsidRPr="00D14CB5" w:rsidRDefault="007B513A" w:rsidP="008A68A2">
      <w:pPr>
        <w:jc w:val="both"/>
        <w:rPr>
          <w:rFonts w:ascii="Arial Unicode" w:hAnsi="Arial Unicode" w:cs="Arial Unicode"/>
          <w:sz w:val="18"/>
          <w:szCs w:val="18"/>
        </w:rPr>
      </w:pPr>
    </w:p>
    <w:p w:rsidR="007B513A" w:rsidRPr="00D14CB5" w:rsidRDefault="007B513A" w:rsidP="00B46D58">
      <w:pPr>
        <w:spacing w:after="160"/>
        <w:jc w:val="both"/>
        <w:rPr>
          <w:rFonts w:ascii="Arial Unicode" w:hAnsi="Arial Unicode" w:cs="Arial Unicode"/>
          <w:sz w:val="18"/>
          <w:szCs w:val="18"/>
        </w:rPr>
      </w:pPr>
      <w:r w:rsidRPr="00D14CB5">
        <w:rPr>
          <w:rFonts w:ascii="Arial Unicode" w:hAnsi="Arial Unicode" w:cs="Arial Unicode"/>
          <w:sz w:val="18"/>
          <w:szCs w:val="18"/>
        </w:rPr>
        <w:t>открытого конкурса и в соответствии с требованиями приглашения подает заявку.</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__________________________________________________ заявляет и заверяет, что</w:t>
      </w:r>
    </w:p>
    <w:p w:rsidR="007B513A" w:rsidRPr="00D14CB5" w:rsidRDefault="007B513A" w:rsidP="00B46D58">
      <w:pPr>
        <w:spacing w:after="160"/>
        <w:ind w:left="1843"/>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является резидентом ______________________________________________________.</w:t>
      </w:r>
    </w:p>
    <w:p w:rsidR="007B513A" w:rsidRPr="00D14CB5" w:rsidRDefault="007B513A" w:rsidP="00B46D58">
      <w:pPr>
        <w:spacing w:after="160"/>
        <w:ind w:left="4111"/>
        <w:jc w:val="both"/>
        <w:rPr>
          <w:rFonts w:ascii="Arial Unicode" w:hAnsi="Arial Unicode" w:cs="Arial Unicode"/>
          <w:sz w:val="18"/>
          <w:szCs w:val="18"/>
        </w:rPr>
      </w:pPr>
      <w:r w:rsidRPr="00D14CB5">
        <w:rPr>
          <w:rFonts w:ascii="Arial Unicode" w:hAnsi="Arial Unicode" w:cs="Arial Unicode"/>
          <w:sz w:val="18"/>
          <w:szCs w:val="18"/>
        </w:rPr>
        <w:t>наименование страны</w:t>
      </w:r>
    </w:p>
    <w:p w:rsidR="007B513A" w:rsidRPr="00D14CB5" w:rsidRDefault="007B513A" w:rsidP="00B46D58">
      <w:pPr>
        <w:jc w:val="both"/>
        <w:rPr>
          <w:rFonts w:ascii="Arial Unicode" w:hAnsi="Arial Unicode" w:cs="Arial Unicode"/>
          <w:sz w:val="18"/>
          <w:szCs w:val="18"/>
        </w:rPr>
      </w:pP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7B513A" w:rsidRPr="00D14CB5" w:rsidRDefault="007B513A" w:rsidP="00985800">
      <w:pPr>
        <w:spacing w:after="160"/>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7B513A" w:rsidRPr="00D14CB5" w:rsidRDefault="007B513A" w:rsidP="00B46D58">
      <w:pPr>
        <w:jc w:val="both"/>
        <w:rPr>
          <w:rFonts w:ascii="Arial Unicode" w:hAnsi="Arial Unicode" w:cs="Arial Unicode"/>
          <w:sz w:val="18"/>
          <w:szCs w:val="18"/>
        </w:rPr>
      </w:pP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w:t>
      </w:r>
    </w:p>
    <w:p w:rsidR="007B513A" w:rsidRPr="00D14CB5" w:rsidRDefault="007B513A" w:rsidP="00B138F3">
      <w:pPr>
        <w:tabs>
          <w:tab w:val="left" w:pos="7371"/>
        </w:tabs>
        <w:ind w:left="4111"/>
        <w:jc w:val="both"/>
        <w:rPr>
          <w:rFonts w:ascii="Arial Unicode" w:hAnsi="Arial Unicode" w:cs="Arial Unicode"/>
          <w:sz w:val="18"/>
          <w:szCs w:val="18"/>
        </w:rPr>
      </w:pPr>
      <w:r w:rsidRPr="00D14CB5">
        <w:rPr>
          <w:rFonts w:ascii="Arial Unicode" w:hAnsi="Arial Unicode" w:cs="Arial Unicode"/>
          <w:sz w:val="18"/>
          <w:szCs w:val="18"/>
        </w:rPr>
        <w:t xml:space="preserve">               учетный номер налогоплательщика</w:t>
      </w:r>
    </w:p>
    <w:p w:rsidR="007B513A" w:rsidRPr="00D14CB5" w:rsidRDefault="007B513A" w:rsidP="00B46D58">
      <w:pPr>
        <w:jc w:val="both"/>
        <w:rPr>
          <w:rFonts w:ascii="Arial Unicode" w:hAnsi="Arial Unicode" w:cs="Arial Unicode"/>
          <w:sz w:val="18"/>
          <w:szCs w:val="18"/>
        </w:rPr>
      </w:pPr>
    </w:p>
    <w:p w:rsidR="007B513A" w:rsidRPr="00D14CB5" w:rsidRDefault="007B513A" w:rsidP="00B46D58">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w:t>
      </w:r>
    </w:p>
    <w:p w:rsidR="007B513A" w:rsidRPr="00D14CB5" w:rsidRDefault="007B513A" w:rsidP="00B138F3">
      <w:pPr>
        <w:tabs>
          <w:tab w:val="left" w:pos="6946"/>
        </w:tabs>
        <w:ind w:left="3402" w:firstLine="6"/>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w:t>
      </w:r>
      <w:r w:rsidRPr="00D14CB5">
        <w:rPr>
          <w:rFonts w:ascii="Arial Unicode" w:hAnsi="Arial Unicode" w:cs="Arial Unicode"/>
          <w:sz w:val="18"/>
          <w:szCs w:val="18"/>
        </w:rPr>
        <w:tab/>
        <w:t>почты</w:t>
      </w:r>
    </w:p>
    <w:p w:rsidR="007B513A" w:rsidRPr="00D14CB5" w:rsidRDefault="007B513A" w:rsidP="00F96993">
      <w:pPr>
        <w:jc w:val="both"/>
        <w:rPr>
          <w:rFonts w:ascii="Arial Unicode" w:hAnsi="Arial Unicode" w:cs="Arial Unicode"/>
          <w:sz w:val="18"/>
          <w:szCs w:val="18"/>
        </w:rPr>
      </w:pPr>
    </w:p>
    <w:p w:rsidR="007B513A" w:rsidRPr="00D14CB5" w:rsidRDefault="007B513A" w:rsidP="00F96993">
      <w:pPr>
        <w:jc w:val="both"/>
        <w:rPr>
          <w:rFonts w:ascii="Arial Unicode" w:hAnsi="Arial Unicode" w:cs="Arial Unicode"/>
          <w:sz w:val="18"/>
          <w:szCs w:val="18"/>
        </w:rPr>
      </w:pPr>
      <w:r w:rsidRPr="00D14CB5">
        <w:rPr>
          <w:rFonts w:ascii="Arial Unicode" w:hAnsi="Arial Unicode" w:cs="Arial Unicode"/>
          <w:sz w:val="18"/>
          <w:szCs w:val="18"/>
        </w:rPr>
        <w:t>Адрес деятельности              ------------------------------------------------------------</w:t>
      </w:r>
    </w:p>
    <w:p w:rsidR="007B513A" w:rsidRPr="00D14CB5" w:rsidRDefault="007B513A" w:rsidP="00F96993">
      <w:pPr>
        <w:jc w:val="both"/>
        <w:rPr>
          <w:rFonts w:ascii="Arial Unicode" w:hAnsi="Arial Unicode" w:cs="Arial Unicode"/>
          <w:sz w:val="18"/>
          <w:szCs w:val="18"/>
        </w:rPr>
      </w:pPr>
      <w:r w:rsidRPr="00D14CB5">
        <w:rPr>
          <w:rFonts w:ascii="Arial Unicode" w:hAnsi="Arial Unicode" w:cs="Arial Unicode"/>
          <w:sz w:val="18"/>
          <w:szCs w:val="18"/>
        </w:rPr>
        <w:t xml:space="preserve">                                                                      адрес деятельности</w:t>
      </w:r>
    </w:p>
    <w:p w:rsidR="007B513A" w:rsidRPr="00D14CB5" w:rsidRDefault="007B513A" w:rsidP="00F96993">
      <w:pPr>
        <w:jc w:val="both"/>
        <w:rPr>
          <w:rFonts w:ascii="Arial Unicode" w:hAnsi="Arial Unicode" w:cs="Arial Unicode"/>
          <w:sz w:val="18"/>
          <w:szCs w:val="18"/>
        </w:rPr>
      </w:pPr>
    </w:p>
    <w:p w:rsidR="007B513A" w:rsidRPr="00D14CB5" w:rsidRDefault="007B513A" w:rsidP="00F96993">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 </w:t>
      </w:r>
    </w:p>
    <w:p w:rsidR="007B513A" w:rsidRPr="00D14CB5" w:rsidRDefault="007B513A" w:rsidP="00B16483">
      <w:pPr>
        <w:tabs>
          <w:tab w:val="left" w:pos="7371"/>
        </w:tabs>
        <w:spacing w:after="160"/>
        <w:ind w:left="3544" w:firstLine="3"/>
        <w:jc w:val="both"/>
        <w:rPr>
          <w:rFonts w:ascii="Arial Unicode" w:hAnsi="Arial Unicode" w:cs="Arial Unicode"/>
          <w:sz w:val="18"/>
          <w:szCs w:val="18"/>
        </w:rPr>
      </w:pPr>
      <w:r w:rsidRPr="00D14CB5">
        <w:rPr>
          <w:rFonts w:ascii="Arial Unicode" w:hAnsi="Arial Unicode" w:cs="Arial Unicode"/>
          <w:sz w:val="18"/>
          <w:szCs w:val="18"/>
        </w:rPr>
        <w:t xml:space="preserve">                                 Номер телефона</w:t>
      </w:r>
    </w:p>
    <w:p w:rsidR="007B513A" w:rsidRPr="00D14CB5" w:rsidRDefault="007B513A" w:rsidP="00B16483">
      <w:pPr>
        <w:tabs>
          <w:tab w:val="left" w:pos="7371"/>
        </w:tabs>
        <w:spacing w:after="160"/>
        <w:ind w:left="3544" w:firstLine="3"/>
        <w:jc w:val="both"/>
        <w:rPr>
          <w:rFonts w:ascii="Arial Unicode" w:hAnsi="Arial Unicode" w:cs="Arial Unicode"/>
          <w:sz w:val="18"/>
          <w:szCs w:val="18"/>
        </w:rPr>
      </w:pPr>
    </w:p>
    <w:p w:rsidR="007B513A" w:rsidRPr="00D14CB5" w:rsidRDefault="007B513A"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7B513A" w:rsidRPr="00D14CB5" w:rsidRDefault="007B513A" w:rsidP="00B46D58">
      <w:pPr>
        <w:widowControl w:val="0"/>
        <w:spacing w:after="120"/>
        <w:ind w:left="2835"/>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7B513A" w:rsidRPr="00D14CB5" w:rsidRDefault="007B513A" w:rsidP="00B46D58">
      <w:pPr>
        <w:pStyle w:val="ListParagraph"/>
        <w:widowControl w:val="0"/>
        <w:numPr>
          <w:ilvl w:val="0"/>
          <w:numId w:val="21"/>
        </w:numPr>
        <w:spacing w:after="160"/>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НММЦ-ОКПТ-20/60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B513A" w:rsidRPr="00D14CB5" w:rsidRDefault="007B513A"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НММЦ-ОКПТ-20/60</w:t>
      </w:r>
    </w:p>
    <w:p w:rsidR="007B513A" w:rsidRPr="00D14CB5" w:rsidRDefault="007B513A"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7B513A" w:rsidRPr="00D14CB5" w:rsidRDefault="007B513A"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7B513A" w:rsidRPr="00D14CB5" w:rsidRDefault="007B513A" w:rsidP="00B46D58">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w:t>
      </w:r>
    </w:p>
    <w:p w:rsidR="007B513A" w:rsidRPr="00D14CB5" w:rsidRDefault="007B513A" w:rsidP="00B46D58">
      <w:pPr>
        <w:widowControl w:val="0"/>
        <w:tabs>
          <w:tab w:val="left" w:pos="7938"/>
        </w:tabs>
        <w:ind w:left="311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r w:rsidRPr="00D14CB5">
        <w:rPr>
          <w:rFonts w:ascii="Arial Unicode" w:hAnsi="Arial Unicode" w:cs="Arial Unicode"/>
          <w:sz w:val="18"/>
          <w:szCs w:val="18"/>
        </w:rPr>
        <w:tab/>
        <w:t>наименование</w:t>
      </w:r>
    </w:p>
    <w:p w:rsidR="007B513A" w:rsidRPr="00D14CB5" w:rsidRDefault="007B513A" w:rsidP="00B46D58">
      <w:pPr>
        <w:widowControl w:val="0"/>
        <w:tabs>
          <w:tab w:val="left" w:pos="7938"/>
        </w:tabs>
        <w:spacing w:after="160"/>
        <w:ind w:left="8080"/>
        <w:jc w:val="both"/>
        <w:rPr>
          <w:rFonts w:ascii="Arial Unicode" w:hAnsi="Arial Unicode" w:cs="Arial Unicode"/>
          <w:sz w:val="18"/>
          <w:szCs w:val="18"/>
        </w:rPr>
      </w:pPr>
      <w:r w:rsidRPr="00D14CB5">
        <w:rPr>
          <w:rFonts w:ascii="Arial Unicode" w:hAnsi="Arial Unicode" w:cs="Arial Unicode"/>
          <w:sz w:val="18"/>
          <w:szCs w:val="18"/>
        </w:rPr>
        <w:t>участника</w:t>
      </w:r>
    </w:p>
    <w:p w:rsidR="007B513A" w:rsidRPr="00D14CB5" w:rsidRDefault="007B513A" w:rsidP="00B46D58">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w:t>
      </w:r>
    </w:p>
    <w:p w:rsidR="007B513A" w:rsidRPr="00D14CB5" w:rsidRDefault="007B513A" w:rsidP="00B46D58">
      <w:pPr>
        <w:widowControl w:val="0"/>
        <w:spacing w:after="160"/>
        <w:ind w:left="708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7B513A" w:rsidRPr="00D14CB5" w:rsidRDefault="007B513A"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7B513A" w:rsidRPr="00D14CB5" w:rsidRDefault="007B513A"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7B513A" w:rsidRPr="00D14CB5">
        <w:tc>
          <w:tcPr>
            <w:tcW w:w="236"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3644"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B513A" w:rsidRPr="00D14CB5">
        <w:tc>
          <w:tcPr>
            <w:tcW w:w="236"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r>
      <w:tr w:rsidR="007B513A" w:rsidRPr="00D14CB5">
        <w:tc>
          <w:tcPr>
            <w:tcW w:w="236"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r>
      <w:tr w:rsidR="007B513A" w:rsidRPr="00D14CB5">
        <w:tc>
          <w:tcPr>
            <w:tcW w:w="236"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7B513A" w:rsidRPr="00D14CB5" w:rsidRDefault="007B513A" w:rsidP="00B46D58">
            <w:pPr>
              <w:pStyle w:val="BodyTextIndent3"/>
              <w:widowControl w:val="0"/>
              <w:spacing w:after="120" w:line="240" w:lineRule="auto"/>
              <w:ind w:firstLine="0"/>
              <w:jc w:val="center"/>
              <w:rPr>
                <w:rFonts w:ascii="Arial Unicode" w:hAnsi="Arial Unicode" w:cs="Arial Unicode"/>
                <w:sz w:val="18"/>
                <w:szCs w:val="18"/>
              </w:rPr>
            </w:pPr>
          </w:p>
        </w:tc>
      </w:tr>
    </w:tbl>
    <w:p w:rsidR="007B513A" w:rsidRPr="00D14CB5" w:rsidRDefault="007B513A" w:rsidP="00B46D58">
      <w:pPr>
        <w:jc w:val="both"/>
        <w:rPr>
          <w:rFonts w:ascii="Arial Unicode" w:hAnsi="Arial Unicode" w:cs="Arial Unicode"/>
          <w:sz w:val="18"/>
          <w:szCs w:val="18"/>
        </w:rPr>
      </w:pPr>
    </w:p>
    <w:p w:rsidR="007B513A" w:rsidRPr="00D14CB5" w:rsidRDefault="007B513A" w:rsidP="004438A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7B513A" w:rsidRPr="00D14CB5" w:rsidRDefault="007B513A" w:rsidP="004438A2">
      <w:pPr>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участника</w:t>
      </w:r>
    </w:p>
    <w:p w:rsidR="007B513A" w:rsidRPr="00D14CB5" w:rsidRDefault="007B513A" w:rsidP="004438A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7B513A" w:rsidRPr="00D14CB5" w:rsidRDefault="007B513A" w:rsidP="004438A2">
      <w:pPr>
        <w:tabs>
          <w:tab w:val="left" w:pos="7371"/>
        </w:tabs>
        <w:spacing w:after="160"/>
        <w:ind w:left="3544" w:firstLine="3"/>
        <w:jc w:val="both"/>
        <w:rPr>
          <w:rFonts w:ascii="Arial Unicode" w:hAnsi="Arial Unicode" w:cs="Arial Unicode"/>
          <w:sz w:val="18"/>
          <w:szCs w:val="18"/>
          <w:lang w:val="hy-AM"/>
        </w:rPr>
      </w:pPr>
    </w:p>
    <w:p w:rsidR="007B513A" w:rsidRPr="00D14CB5" w:rsidRDefault="007B513A" w:rsidP="004438A2">
      <w:pPr>
        <w:tabs>
          <w:tab w:val="left" w:pos="7371"/>
        </w:tabs>
        <w:spacing w:after="160"/>
        <w:ind w:left="3544" w:firstLine="3"/>
        <w:jc w:val="both"/>
        <w:rPr>
          <w:rFonts w:ascii="Arial Unicode" w:hAnsi="Arial Unicode" w:cs="Arial Unicode"/>
          <w:sz w:val="18"/>
          <w:szCs w:val="18"/>
          <w:lang w:val="hy-AM"/>
        </w:rPr>
      </w:pPr>
    </w:p>
    <w:p w:rsidR="007B513A" w:rsidRPr="00D14CB5" w:rsidRDefault="007B513A" w:rsidP="004438A2">
      <w:pPr>
        <w:tabs>
          <w:tab w:val="left" w:pos="7371"/>
        </w:tabs>
        <w:spacing w:after="160"/>
        <w:ind w:left="3544" w:firstLine="3"/>
        <w:jc w:val="both"/>
        <w:rPr>
          <w:rFonts w:ascii="Arial Unicode" w:hAnsi="Arial Unicode" w:cs="Arial Unicode"/>
          <w:sz w:val="18"/>
          <w:szCs w:val="18"/>
        </w:rPr>
      </w:pPr>
    </w:p>
    <w:p w:rsidR="007B513A" w:rsidRPr="00D14CB5" w:rsidRDefault="007B513A" w:rsidP="004438A2">
      <w:pPr>
        <w:tabs>
          <w:tab w:val="left" w:pos="7371"/>
        </w:tabs>
        <w:spacing w:after="160"/>
        <w:ind w:left="3544" w:firstLine="3"/>
        <w:jc w:val="both"/>
        <w:rPr>
          <w:rFonts w:ascii="Arial Unicode" w:hAnsi="Arial Unicode" w:cs="Arial Unicode"/>
          <w:sz w:val="18"/>
          <w:szCs w:val="18"/>
        </w:rPr>
      </w:pPr>
    </w:p>
    <w:p w:rsidR="007B513A" w:rsidRPr="00D14CB5" w:rsidRDefault="007B513A" w:rsidP="004438A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7B513A" w:rsidRPr="00D14CB5" w:rsidRDefault="007B513A" w:rsidP="004438A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7B513A" w:rsidRPr="00D14CB5" w:rsidRDefault="007B513A" w:rsidP="004438A2">
      <w:pPr>
        <w:spacing w:after="160"/>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7B513A" w:rsidRPr="00D14CB5" w:rsidRDefault="007B513A" w:rsidP="004438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7B513A" w:rsidRPr="00D14CB5" w:rsidRDefault="007B513A" w:rsidP="00B46D58">
      <w:pPr>
        <w:jc w:val="both"/>
        <w:rPr>
          <w:rFonts w:ascii="Arial Unicode" w:hAnsi="Arial Unicode" w:cs="Arial Unicode"/>
          <w:sz w:val="18"/>
          <w:szCs w:val="18"/>
        </w:rPr>
      </w:pPr>
    </w:p>
    <w:p w:rsidR="007B513A" w:rsidRPr="00D14CB5" w:rsidRDefault="007B513A" w:rsidP="00B46D58">
      <w:pPr>
        <w:jc w:val="both"/>
        <w:rPr>
          <w:rFonts w:ascii="Arial Unicode" w:hAnsi="Arial Unicode" w:cs="Arial Unicode"/>
          <w:sz w:val="18"/>
          <w:szCs w:val="18"/>
        </w:rPr>
      </w:pPr>
    </w:p>
    <w:p w:rsidR="007B513A" w:rsidRPr="00D14CB5" w:rsidRDefault="007B513A" w:rsidP="00B46D58">
      <w:pPr>
        <w:jc w:val="both"/>
        <w:rPr>
          <w:rFonts w:ascii="Arial Unicode" w:hAnsi="Arial Unicode" w:cs="Arial Unicode"/>
          <w:sz w:val="18"/>
          <w:szCs w:val="18"/>
        </w:rPr>
      </w:pPr>
    </w:p>
    <w:p w:rsidR="007B513A" w:rsidRPr="00D14CB5" w:rsidRDefault="007B513A" w:rsidP="00B46D58">
      <w:pPr>
        <w:rPr>
          <w:rFonts w:ascii="Arial Unicode" w:hAnsi="Arial Unicode" w:cs="Arial Unicode"/>
          <w:b/>
          <w:bCs/>
          <w:sz w:val="18"/>
          <w:szCs w:val="18"/>
        </w:rPr>
      </w:pPr>
      <w:r w:rsidRPr="00D14CB5">
        <w:rPr>
          <w:rFonts w:ascii="Arial Unicode" w:hAnsi="Arial Unicode" w:cs="Arial Unicode"/>
          <w:sz w:val="18"/>
          <w:szCs w:val="18"/>
        </w:rPr>
        <w:br w:type="page"/>
      </w:r>
    </w:p>
    <w:p w:rsidR="007B513A" w:rsidRPr="00D14CB5" w:rsidRDefault="007B513A" w:rsidP="00B46D58">
      <w:pPr>
        <w:rPr>
          <w:rFonts w:ascii="Arial Unicode" w:hAnsi="Arial Unicode" w:cs="Arial Unicode"/>
          <w:b/>
          <w:bCs/>
          <w:sz w:val="18"/>
          <w:szCs w:val="18"/>
        </w:rPr>
      </w:pPr>
    </w:p>
    <w:p w:rsidR="007B513A" w:rsidRPr="00D14CB5" w:rsidRDefault="007B513A"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7B513A" w:rsidRPr="00D14CB5" w:rsidRDefault="007B513A" w:rsidP="00D043C1">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НММЦ-ОКПТ-20/60</w:t>
      </w:r>
    </w:p>
    <w:p w:rsidR="007B513A" w:rsidRPr="00D14CB5" w:rsidRDefault="007B513A" w:rsidP="00D043C1">
      <w:pPr>
        <w:widowControl w:val="0"/>
        <w:spacing w:after="160"/>
        <w:ind w:left="567" w:right="565"/>
        <w:jc w:val="center"/>
        <w:rPr>
          <w:rFonts w:ascii="Arial Unicode" w:hAnsi="Arial Unicode" w:cs="Arial Unicode"/>
          <w:b/>
          <w:bCs/>
          <w:sz w:val="18"/>
          <w:szCs w:val="18"/>
        </w:rPr>
      </w:pPr>
    </w:p>
    <w:p w:rsidR="007B513A" w:rsidRPr="00D14CB5" w:rsidRDefault="007B513A"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7B513A" w:rsidRPr="00D14CB5" w:rsidRDefault="007B513A"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7B513A" w:rsidRPr="00D14CB5" w:rsidRDefault="007B513A" w:rsidP="00D043C1">
      <w:pPr>
        <w:pStyle w:val="Heading3"/>
        <w:keepNext w:val="0"/>
        <w:widowControl w:val="0"/>
        <w:spacing w:after="160" w:line="240" w:lineRule="auto"/>
        <w:ind w:left="567" w:right="565"/>
        <w:rPr>
          <w:rFonts w:ascii="Arial Unicode" w:hAnsi="Arial Unicode" w:cs="Arial Unicode"/>
          <w:sz w:val="18"/>
          <w:szCs w:val="18"/>
        </w:rPr>
      </w:pPr>
    </w:p>
    <w:p w:rsidR="007B513A" w:rsidRPr="00D14CB5" w:rsidRDefault="007B513A" w:rsidP="00D043C1">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7B513A" w:rsidRPr="00D14CB5" w:rsidRDefault="007B513A" w:rsidP="00D043C1">
      <w:pPr>
        <w:widowControl w:val="0"/>
        <w:spacing w:after="12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7B513A" w:rsidRPr="00D14CB5" w:rsidRDefault="007B513A" w:rsidP="00D043C1">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 xml:space="preserve">рамках открытого конкурса под кодом НММЦ-ОКПТ-20/60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7B513A" w:rsidRPr="00D14CB5">
        <w:tc>
          <w:tcPr>
            <w:tcW w:w="1026" w:type="dxa"/>
            <w:vMerge w:val="restart"/>
            <w:vAlign w:val="center"/>
          </w:tcPr>
          <w:p w:rsidR="007B513A" w:rsidRPr="00D14CB5" w:rsidRDefault="007B513A" w:rsidP="00FF3F2A">
            <w:pPr>
              <w:widowControl w:val="0"/>
              <w:jc w:val="center"/>
              <w:rPr>
                <w:rFonts w:ascii="Arial Unicode" w:hAnsi="Arial Unicode" w:cs="Arial Unicode"/>
                <w:b/>
                <w:bCs/>
                <w:sz w:val="18"/>
                <w:szCs w:val="18"/>
              </w:rPr>
            </w:pPr>
          </w:p>
          <w:p w:rsidR="007B513A" w:rsidRPr="00D14CB5" w:rsidRDefault="007B513A"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7B513A" w:rsidRPr="00D14CB5" w:rsidRDefault="007B513A"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7B513A" w:rsidRPr="00D14CB5">
        <w:trPr>
          <w:trHeight w:val="696"/>
        </w:trPr>
        <w:tc>
          <w:tcPr>
            <w:tcW w:w="1026" w:type="dxa"/>
            <w:vMerge/>
            <w:vAlign w:val="center"/>
          </w:tcPr>
          <w:p w:rsidR="007B513A" w:rsidRPr="00D14CB5" w:rsidRDefault="007B513A" w:rsidP="00FF3F2A">
            <w:pPr>
              <w:widowControl w:val="0"/>
              <w:jc w:val="center"/>
              <w:rPr>
                <w:rFonts w:ascii="Arial Unicode" w:hAnsi="Arial Unicode" w:cs="Arial Unicode"/>
                <w:b/>
                <w:bCs/>
                <w:sz w:val="18"/>
                <w:szCs w:val="18"/>
              </w:rPr>
            </w:pPr>
          </w:p>
        </w:tc>
        <w:tc>
          <w:tcPr>
            <w:tcW w:w="1681" w:type="dxa"/>
            <w:vAlign w:val="center"/>
          </w:tcPr>
          <w:p w:rsidR="007B513A" w:rsidRPr="00D14CB5" w:rsidRDefault="007B513A" w:rsidP="00FF3F2A">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7B513A" w:rsidRPr="00D14CB5" w:rsidRDefault="007B513A"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 и (или) производитель</w:t>
            </w:r>
          </w:p>
        </w:tc>
        <w:tc>
          <w:tcPr>
            <w:tcW w:w="4985" w:type="dxa"/>
            <w:vAlign w:val="center"/>
          </w:tcPr>
          <w:p w:rsidR="007B513A" w:rsidRPr="00D14CB5" w:rsidRDefault="007B513A"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7B513A" w:rsidRPr="00D14CB5">
        <w:tc>
          <w:tcPr>
            <w:tcW w:w="1026"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r>
      <w:tr w:rsidR="007B513A" w:rsidRPr="00D14CB5">
        <w:tc>
          <w:tcPr>
            <w:tcW w:w="1026"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r>
      <w:tr w:rsidR="007B513A" w:rsidRPr="00D14CB5">
        <w:tc>
          <w:tcPr>
            <w:tcW w:w="1026"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7B513A" w:rsidRPr="00D14CB5" w:rsidRDefault="007B513A" w:rsidP="00FF3F2A">
            <w:pPr>
              <w:pStyle w:val="Heading3"/>
              <w:keepNext w:val="0"/>
              <w:widowControl w:val="0"/>
              <w:spacing w:line="240" w:lineRule="auto"/>
              <w:jc w:val="left"/>
              <w:rPr>
                <w:rFonts w:ascii="Arial Unicode" w:hAnsi="Arial Unicode" w:cs="Arial Unicode"/>
                <w:b/>
                <w:bCs/>
                <w:sz w:val="18"/>
                <w:szCs w:val="18"/>
              </w:rPr>
            </w:pPr>
          </w:p>
        </w:tc>
      </w:tr>
    </w:tbl>
    <w:p w:rsidR="007B513A" w:rsidRPr="00D14CB5" w:rsidRDefault="007B513A" w:rsidP="00D043C1">
      <w:pPr>
        <w:widowControl w:val="0"/>
        <w:tabs>
          <w:tab w:val="left" w:pos="6804"/>
        </w:tabs>
        <w:jc w:val="center"/>
        <w:rPr>
          <w:rFonts w:ascii="Arial Unicode" w:hAnsi="Arial Unicode" w:cs="Arial Unicode"/>
          <w:sz w:val="18"/>
          <w:szCs w:val="18"/>
          <w:lang w:val="en-US"/>
        </w:rPr>
      </w:pPr>
    </w:p>
    <w:p w:rsidR="007B513A" w:rsidRPr="00D14CB5" w:rsidRDefault="007B513A" w:rsidP="00D043C1">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B513A" w:rsidRPr="00D14CB5" w:rsidRDefault="007B513A" w:rsidP="00D043C1">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B513A" w:rsidRPr="00D14CB5" w:rsidRDefault="007B513A" w:rsidP="00D043C1">
      <w:pPr>
        <w:widowControl w:val="0"/>
        <w:spacing w:after="160"/>
        <w:jc w:val="right"/>
        <w:rPr>
          <w:rFonts w:ascii="Arial Unicode" w:hAnsi="Arial Unicode" w:cs="Arial Unicode"/>
          <w:sz w:val="18"/>
          <w:szCs w:val="18"/>
        </w:rPr>
      </w:pPr>
    </w:p>
    <w:p w:rsidR="007B513A" w:rsidRPr="00D14CB5" w:rsidRDefault="007B513A" w:rsidP="00D043C1">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7B513A" w:rsidRPr="00D14CB5" w:rsidRDefault="007B513A" w:rsidP="00D043C1">
      <w:pPr>
        <w:rPr>
          <w:rFonts w:ascii="Arial Unicode" w:hAnsi="Arial Unicode" w:cs="Arial Unicode"/>
          <w:sz w:val="18"/>
          <w:szCs w:val="18"/>
        </w:rPr>
      </w:pPr>
      <w:r w:rsidRPr="00D14CB5">
        <w:rPr>
          <w:rFonts w:ascii="Arial Unicode" w:hAnsi="Arial Unicode" w:cs="Arial Unicode"/>
          <w:sz w:val="18"/>
          <w:szCs w:val="18"/>
        </w:rPr>
        <w:br w:type="page"/>
      </w:r>
    </w:p>
    <w:p w:rsidR="007B513A" w:rsidRPr="00D14CB5" w:rsidRDefault="007B513A" w:rsidP="00B46D58">
      <w:pPr>
        <w:pStyle w:val="BodyTextIndent3"/>
        <w:widowControl w:val="0"/>
        <w:spacing w:after="160"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7B513A" w:rsidRPr="00D14CB5" w:rsidRDefault="007B513A" w:rsidP="00B46D58">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НММЦ-ОКПТ-20/60</w:t>
      </w:r>
      <w:r w:rsidRPr="00D14CB5">
        <w:rPr>
          <w:rStyle w:val="FootnoteReference"/>
          <w:rFonts w:ascii="Arial Unicode" w:hAnsi="Arial Unicode" w:cs="Arial Unicode"/>
          <w:b/>
          <w:bCs/>
          <w:sz w:val="18"/>
          <w:szCs w:val="18"/>
        </w:rPr>
        <w:footnoteReference w:customMarkFollows="1" w:id="5"/>
        <w:t>*</w:t>
      </w:r>
    </w:p>
    <w:p w:rsidR="007B513A" w:rsidRPr="00D14CB5" w:rsidRDefault="007B513A" w:rsidP="00B46D58">
      <w:pPr>
        <w:widowControl w:val="0"/>
        <w:spacing w:after="120"/>
        <w:ind w:firstLine="567"/>
        <w:jc w:val="center"/>
        <w:rPr>
          <w:rFonts w:ascii="Arial Unicode" w:hAnsi="Arial Unicode" w:cs="Arial Unicode"/>
          <w:sz w:val="18"/>
          <w:szCs w:val="18"/>
        </w:rPr>
      </w:pPr>
    </w:p>
    <w:p w:rsidR="007B513A" w:rsidRPr="00D14CB5" w:rsidRDefault="007B513A" w:rsidP="00B46D58">
      <w:pPr>
        <w:widowControl w:val="0"/>
        <w:spacing w:after="12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7B513A" w:rsidRPr="00D14CB5" w:rsidRDefault="007B513A" w:rsidP="00B46D58">
      <w:pPr>
        <w:widowControl w:val="0"/>
        <w:spacing w:after="120"/>
        <w:ind w:firstLine="567"/>
        <w:jc w:val="center"/>
        <w:rPr>
          <w:rFonts w:ascii="Arial Unicode" w:hAnsi="Arial Unicode" w:cs="Arial Unicode"/>
          <w:sz w:val="18"/>
          <w:szCs w:val="18"/>
        </w:rPr>
      </w:pP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НММЦ-ОКПТ-20/60</w:t>
      </w:r>
    </w:p>
    <w:p w:rsidR="007B513A" w:rsidRPr="00D14CB5" w:rsidRDefault="007B513A"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7B513A" w:rsidRPr="00D14CB5" w:rsidRDefault="007B513A" w:rsidP="00B46D58">
      <w:pPr>
        <w:widowControl w:val="0"/>
        <w:spacing w:after="16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7B513A" w:rsidRPr="00D14CB5" w:rsidRDefault="007B513A"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7B513A" w:rsidRPr="00D14CB5" w:rsidRDefault="007B513A"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7B513A" w:rsidRPr="00D14CB5">
        <w:trPr>
          <w:trHeight w:val="916"/>
          <w:jc w:val="center"/>
        </w:trPr>
        <w:tc>
          <w:tcPr>
            <w:tcW w:w="1368" w:type="dxa"/>
            <w:tcBorders>
              <w:top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Cyr" w:hAnsi="GHEA Grapalat Cyr" w:cs="GHEA Grapalat Cyr"/>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7B513A" w:rsidRPr="00D14CB5" w:rsidRDefault="007B513A"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7B513A" w:rsidRPr="00D14CB5" w:rsidRDefault="007B513A" w:rsidP="00D27E7B">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7B513A" w:rsidRPr="00D14CB5" w:rsidRDefault="007B513A"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6"/>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7B513A"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B513A" w:rsidRPr="00D14CB5" w:rsidRDefault="007B513A"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7B513A" w:rsidRPr="00D14CB5" w:rsidRDefault="007B513A"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7B513A" w:rsidRPr="00D14CB5" w:rsidRDefault="007B513A"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7B513A" w:rsidRPr="00D14CB5" w:rsidRDefault="007B513A"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7B513A" w:rsidRPr="00D14CB5" w:rsidRDefault="007B513A"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7B513A" w:rsidRPr="00D14CB5">
        <w:trPr>
          <w:trHeight w:val="20"/>
          <w:jc w:val="center"/>
        </w:trPr>
        <w:tc>
          <w:tcPr>
            <w:tcW w:w="1368" w:type="dxa"/>
            <w:tcBorders>
              <w:top w:val="single" w:sz="4" w:space="0" w:color="auto"/>
              <w:bottom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7B513A" w:rsidRPr="00D14CB5" w:rsidRDefault="007B513A"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513A" w:rsidRPr="00D14CB5" w:rsidRDefault="007B513A" w:rsidP="00B46D58">
            <w:pPr>
              <w:widowControl w:val="0"/>
              <w:jc w:val="center"/>
              <w:rPr>
                <w:rFonts w:ascii="Arial Unicode" w:hAnsi="Arial Unicode" w:cs="Arial Unicode"/>
                <w:sz w:val="18"/>
                <w:szCs w:val="18"/>
              </w:rPr>
            </w:pPr>
          </w:p>
        </w:tc>
      </w:tr>
      <w:tr w:rsidR="007B513A" w:rsidRPr="00D14CB5">
        <w:trPr>
          <w:trHeight w:val="521"/>
          <w:jc w:val="center"/>
        </w:trPr>
        <w:tc>
          <w:tcPr>
            <w:tcW w:w="1368" w:type="dxa"/>
            <w:tcBorders>
              <w:top w:val="single" w:sz="4" w:space="0" w:color="auto"/>
              <w:bottom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7B513A" w:rsidRPr="00D14CB5" w:rsidRDefault="007B513A"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513A" w:rsidRPr="00D14CB5" w:rsidRDefault="007B513A" w:rsidP="00B46D58">
            <w:pPr>
              <w:widowControl w:val="0"/>
              <w:rPr>
                <w:rFonts w:ascii="Arial Unicode" w:hAnsi="Arial Unicode" w:cs="Arial Unicode"/>
                <w:sz w:val="18"/>
                <w:szCs w:val="18"/>
              </w:rPr>
            </w:pPr>
          </w:p>
        </w:tc>
      </w:tr>
      <w:tr w:rsidR="007B513A" w:rsidRPr="00D14CB5">
        <w:trPr>
          <w:trHeight w:val="20"/>
          <w:jc w:val="center"/>
        </w:trPr>
        <w:tc>
          <w:tcPr>
            <w:tcW w:w="1368" w:type="dxa"/>
            <w:tcBorders>
              <w:top w:val="single" w:sz="4" w:space="0" w:color="auto"/>
              <w:bottom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7B513A" w:rsidRPr="00D14CB5" w:rsidRDefault="007B513A"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513A" w:rsidRPr="00D14CB5" w:rsidRDefault="007B513A" w:rsidP="00B46D58">
            <w:pPr>
              <w:widowControl w:val="0"/>
              <w:jc w:val="center"/>
              <w:rPr>
                <w:rFonts w:ascii="Arial Unicode" w:hAnsi="Arial Unicode" w:cs="Arial Unicode"/>
                <w:sz w:val="18"/>
                <w:szCs w:val="18"/>
              </w:rPr>
            </w:pPr>
          </w:p>
        </w:tc>
      </w:tr>
      <w:tr w:rsidR="007B513A" w:rsidRPr="00D14CB5">
        <w:trPr>
          <w:trHeight w:val="20"/>
          <w:jc w:val="center"/>
        </w:trPr>
        <w:tc>
          <w:tcPr>
            <w:tcW w:w="1368" w:type="dxa"/>
            <w:tcBorders>
              <w:top w:val="single" w:sz="4" w:space="0" w:color="auto"/>
              <w:bottom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B513A" w:rsidRPr="00D14CB5" w:rsidRDefault="007B513A"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513A" w:rsidRPr="00D14CB5" w:rsidRDefault="007B513A"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513A" w:rsidRPr="00D14CB5" w:rsidRDefault="007B513A" w:rsidP="00B46D58">
            <w:pPr>
              <w:widowControl w:val="0"/>
              <w:jc w:val="center"/>
              <w:rPr>
                <w:rFonts w:ascii="Arial Unicode" w:hAnsi="Arial Unicode" w:cs="Arial Unicode"/>
                <w:sz w:val="18"/>
                <w:szCs w:val="18"/>
              </w:rPr>
            </w:pPr>
          </w:p>
        </w:tc>
      </w:tr>
      <w:tr w:rsidR="007B513A" w:rsidRPr="00D14CB5">
        <w:trPr>
          <w:trHeight w:val="270"/>
          <w:jc w:val="center"/>
        </w:trPr>
        <w:tc>
          <w:tcPr>
            <w:tcW w:w="1368" w:type="dxa"/>
            <w:tcBorders>
              <w:top w:val="single" w:sz="4" w:space="0" w:color="auto"/>
              <w:bottom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B513A" w:rsidRPr="00D14CB5" w:rsidRDefault="007B513A"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7B513A" w:rsidRPr="00D14CB5" w:rsidRDefault="007B513A"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7B513A" w:rsidRPr="00D14CB5" w:rsidRDefault="007B513A" w:rsidP="00B46D58">
            <w:pPr>
              <w:widowControl w:val="0"/>
              <w:jc w:val="center"/>
              <w:rPr>
                <w:rFonts w:ascii="Arial Unicode" w:hAnsi="Arial Unicode" w:cs="Arial Unicode"/>
                <w:sz w:val="18"/>
                <w:szCs w:val="18"/>
              </w:rPr>
            </w:pPr>
          </w:p>
        </w:tc>
      </w:tr>
    </w:tbl>
    <w:p w:rsidR="007B513A" w:rsidRPr="00D14CB5" w:rsidRDefault="007B513A" w:rsidP="00B46D58">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B513A" w:rsidRPr="00D14CB5" w:rsidRDefault="007B513A" w:rsidP="00B46D58">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B513A" w:rsidRPr="00D14CB5" w:rsidRDefault="007B513A" w:rsidP="00B46D58">
      <w:pPr>
        <w:widowControl w:val="0"/>
        <w:spacing w:after="160"/>
        <w:jc w:val="both"/>
        <w:rPr>
          <w:rFonts w:ascii="Arial Unicode" w:hAnsi="Arial Unicode" w:cs="Arial Unicode"/>
          <w:sz w:val="18"/>
          <w:szCs w:val="18"/>
          <w:lang w:val="es-ES"/>
        </w:rPr>
      </w:pPr>
    </w:p>
    <w:p w:rsidR="007B513A" w:rsidRPr="00D14CB5" w:rsidRDefault="007B513A"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7B513A" w:rsidRPr="00D14CB5" w:rsidRDefault="007B513A" w:rsidP="00DE618A">
      <w:pPr>
        <w:rPr>
          <w:rFonts w:ascii="Arial Unicode" w:hAnsi="Arial Unicode" w:cs="Arial Unicode"/>
          <w:b/>
          <w:bCs/>
          <w:sz w:val="18"/>
          <w:szCs w:val="18"/>
        </w:rPr>
      </w:pPr>
    </w:p>
    <w:p w:rsidR="007B513A" w:rsidRPr="00D14CB5" w:rsidRDefault="007B513A" w:rsidP="00DE618A">
      <w:pPr>
        <w:rPr>
          <w:rFonts w:ascii="Arial Unicode" w:hAnsi="Arial Unicode" w:cs="Arial Unicode"/>
          <w:b/>
          <w:bCs/>
          <w:sz w:val="18"/>
          <w:szCs w:val="18"/>
        </w:rPr>
      </w:pPr>
    </w:p>
    <w:p w:rsidR="007B513A" w:rsidRPr="00D14CB5" w:rsidRDefault="007B513A" w:rsidP="00DE618A">
      <w:pPr>
        <w:rPr>
          <w:rFonts w:ascii="Arial Unicode" w:hAnsi="Arial Unicode" w:cs="Arial Unicode"/>
          <w:b/>
          <w:bCs/>
          <w:sz w:val="18"/>
          <w:szCs w:val="18"/>
        </w:rPr>
      </w:pPr>
    </w:p>
    <w:p w:rsidR="007B513A" w:rsidRPr="00D14CB5" w:rsidRDefault="007B513A" w:rsidP="00DE618A">
      <w:pPr>
        <w:rPr>
          <w:rFonts w:ascii="Arial Unicode" w:hAnsi="Arial Unicode" w:cs="Arial Unicode"/>
          <w:b/>
          <w:bCs/>
          <w:sz w:val="18"/>
          <w:szCs w:val="18"/>
        </w:rPr>
      </w:pPr>
    </w:p>
    <w:p w:rsidR="007B513A" w:rsidRPr="00D14CB5" w:rsidRDefault="007B513A" w:rsidP="00DE618A">
      <w:pPr>
        <w:rPr>
          <w:rFonts w:ascii="Arial Unicode" w:hAnsi="Arial Unicode" w:cs="Arial Unicode"/>
          <w:b/>
          <w:bCs/>
          <w:sz w:val="18"/>
          <w:szCs w:val="18"/>
        </w:rPr>
      </w:pPr>
    </w:p>
    <w:p w:rsidR="007B513A" w:rsidRPr="00D14CB5" w:rsidRDefault="007B513A" w:rsidP="00DE618A">
      <w:pPr>
        <w:rPr>
          <w:rFonts w:ascii="Arial Unicode" w:hAnsi="Arial Unicode" w:cs="Arial Unicode"/>
          <w:b/>
          <w:bCs/>
          <w:sz w:val="18"/>
          <w:szCs w:val="18"/>
        </w:rPr>
      </w:pPr>
    </w:p>
    <w:p w:rsidR="007B513A" w:rsidRPr="00D14CB5" w:rsidRDefault="007B513A" w:rsidP="00B46D58">
      <w:pPr>
        <w:widowControl w:val="0"/>
        <w:spacing w:after="160"/>
        <w:ind w:left="567" w:right="565"/>
        <w:jc w:val="center"/>
        <w:rPr>
          <w:rFonts w:ascii="Arial Unicode" w:hAnsi="Arial Unicode" w:cs="Arial Unicode"/>
          <w:b/>
          <w:bCs/>
          <w:sz w:val="18"/>
          <w:szCs w:val="18"/>
        </w:rPr>
      </w:pPr>
    </w:p>
    <w:p w:rsidR="007B513A" w:rsidRPr="00D14CB5" w:rsidRDefault="007B513A"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7B513A" w:rsidRPr="00D14CB5" w:rsidRDefault="007B513A"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НММЦ-ОКПТ-20/60</w:t>
      </w:r>
    </w:p>
    <w:p w:rsidR="007B513A" w:rsidRPr="00D14CB5" w:rsidRDefault="007B513A" w:rsidP="00EA598A">
      <w:pPr>
        <w:pStyle w:val="BodyTextIndent3"/>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B513A" w:rsidRPr="00D14CB5" w:rsidRDefault="007B513A" w:rsidP="00EA598A">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7B513A" w:rsidRPr="00D14CB5" w:rsidRDefault="007B513A" w:rsidP="005E75DD">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p>
    <w:p w:rsidR="007B513A" w:rsidRPr="00D14CB5" w:rsidRDefault="007B513A" w:rsidP="005E75DD">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rPr>
        <w:t>номер заключаемого договора</w:t>
      </w:r>
    </w:p>
    <w:p w:rsidR="007B513A" w:rsidRPr="00D14CB5" w:rsidRDefault="007B513A" w:rsidP="005E75DD">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7B513A" w:rsidRPr="00D14CB5" w:rsidRDefault="007B513A" w:rsidP="005E75DD">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D14CB5">
        <w:rPr>
          <w:rStyle w:val="Strong"/>
          <w:rFonts w:ascii="Arial Unicode" w:hAnsi="Arial Unicode" w:cs="Arial Unicode"/>
          <w:b w:val="0"/>
          <w:bCs w:val="0"/>
          <w:sz w:val="18"/>
          <w:szCs w:val="18"/>
        </w:rPr>
        <w:t xml:space="preserve">                                  наименование отобранного участника</w:t>
      </w:r>
      <w:r w:rsidRPr="00D14CB5">
        <w:rPr>
          <w:rStyle w:val="Strong"/>
          <w:rFonts w:ascii="Arial Unicode" w:hAnsi="Arial Unicode" w:cs="Arial Unicode"/>
          <w:b w:val="0"/>
          <w:bCs w:val="0"/>
          <w:sz w:val="18"/>
          <w:szCs w:val="18"/>
          <w:lang w:val="hy-AM"/>
        </w:rPr>
        <w:tab/>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7B513A" w:rsidRPr="00D14CB5" w:rsidRDefault="007B513A" w:rsidP="005E75DD">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D14CB5">
        <w:rPr>
          <w:rStyle w:val="Strong"/>
          <w:rFonts w:ascii="Arial Unicode" w:hAnsi="Arial Unicode" w:cs="Arial Unicode"/>
          <w:b w:val="0"/>
          <w:bCs w:val="0"/>
          <w:sz w:val="18"/>
          <w:szCs w:val="18"/>
        </w:rPr>
        <w:t>наименование заказчика</w:t>
      </w:r>
    </w:p>
    <w:p w:rsidR="007B513A" w:rsidRPr="00D14CB5" w:rsidRDefault="007B513A" w:rsidP="005E75DD">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код процедуры</w:t>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банка выдающего гарантию</w:t>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rPr>
      </w:pP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сумма в цифрах и прописью         </w:t>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7B513A" w:rsidRPr="00D14CB5" w:rsidRDefault="007B513A" w:rsidP="005E75DD">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7B513A" w:rsidRPr="00D14CB5" w:rsidRDefault="007B513A"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7B513A" w:rsidRPr="00D14CB5" w:rsidRDefault="007B513A"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7B513A" w:rsidRPr="00D14CB5" w:rsidRDefault="007B513A"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513A" w:rsidRPr="00D14CB5" w:rsidRDefault="007B513A" w:rsidP="005E75DD">
      <w:pPr>
        <w:pStyle w:val="NormalWeb"/>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принципалом, до</w:t>
      </w:r>
    </w:p>
    <w:p w:rsidR="007B513A" w:rsidRPr="00D14CB5" w:rsidRDefault="007B513A"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7B513A" w:rsidRPr="00D14CB5" w:rsidRDefault="007B513A"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7B513A" w:rsidRPr="00D14CB5" w:rsidRDefault="007B513A"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7B513A" w:rsidRPr="00D14CB5" w:rsidRDefault="007B513A" w:rsidP="005E75DD">
      <w:pPr>
        <w:pStyle w:val="NormalWeb"/>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7B513A" w:rsidRPr="00D14CB5" w:rsidRDefault="007B513A"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7B513A" w:rsidRPr="00D14CB5" w:rsidRDefault="007B513A"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7B513A" w:rsidRPr="00D14CB5" w:rsidRDefault="007B513A" w:rsidP="005E75DD">
      <w:pPr>
        <w:pStyle w:val="NormalWeb"/>
        <w:shd w:val="clear" w:color="auto" w:fill="FFFFFF"/>
        <w:spacing w:before="0" w:beforeAutospacing="0" w:after="0" w:afterAutospacing="0"/>
        <w:ind w:firstLine="375"/>
        <w:rPr>
          <w:rFonts w:ascii="Arial Unicode" w:hAnsi="Arial Unicode" w:cs="Arial Unicode"/>
          <w:sz w:val="18"/>
          <w:szCs w:val="18"/>
        </w:rPr>
      </w:pPr>
    </w:p>
    <w:p w:rsidR="007B513A" w:rsidRPr="00D14CB5" w:rsidRDefault="007B513A"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513A" w:rsidRPr="00D14CB5" w:rsidRDefault="007B513A"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B513A" w:rsidRPr="00D14CB5" w:rsidRDefault="007B513A"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513A" w:rsidRPr="00D14CB5" w:rsidRDefault="007B513A" w:rsidP="00EA598A">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7B513A" w:rsidRPr="00D14CB5" w:rsidRDefault="007B513A"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НММЦ-ОКПТ-20/60</w:t>
      </w:r>
    </w:p>
    <w:p w:rsidR="007B513A" w:rsidRPr="00D14CB5" w:rsidRDefault="007B513A" w:rsidP="003D2FE2">
      <w:pPr>
        <w:widowControl w:val="0"/>
        <w:spacing w:after="160"/>
        <w:jc w:val="center"/>
        <w:rPr>
          <w:rFonts w:ascii="Arial Unicode" w:hAnsi="Arial Unicode" w:cs="Arial Unicode"/>
          <w:b/>
          <w:bCs/>
          <w:sz w:val="18"/>
          <w:szCs w:val="18"/>
        </w:rPr>
      </w:pPr>
    </w:p>
    <w:p w:rsidR="007B513A" w:rsidRPr="00D14CB5" w:rsidRDefault="007B513A"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B513A" w:rsidRPr="00D14CB5" w:rsidRDefault="007B513A"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7B513A" w:rsidRPr="00D14CB5">
        <w:tc>
          <w:tcPr>
            <w:tcW w:w="4786" w:type="dxa"/>
          </w:tcPr>
          <w:p w:rsidR="007B513A" w:rsidRPr="00D14CB5" w:rsidRDefault="007B513A"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B513A" w:rsidRPr="00D14CB5" w:rsidRDefault="007B513A"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7"/>
              <w:t>**</w:t>
            </w:r>
          </w:p>
        </w:tc>
      </w:tr>
    </w:tbl>
    <w:p w:rsidR="007B513A" w:rsidRPr="00D14CB5" w:rsidRDefault="007B513A" w:rsidP="003D2FE2">
      <w:pPr>
        <w:widowControl w:val="0"/>
        <w:spacing w:after="160"/>
        <w:rPr>
          <w:rFonts w:ascii="Arial Unicode" w:hAnsi="Arial Unicode" w:cs="Arial Unicode"/>
          <w:b/>
          <w:bCs/>
          <w:sz w:val="18"/>
          <w:szCs w:val="18"/>
        </w:rPr>
      </w:pPr>
    </w:p>
    <w:p w:rsidR="007B513A" w:rsidRPr="00D14CB5" w:rsidRDefault="007B513A" w:rsidP="003D2FE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7B513A" w:rsidRPr="00D14CB5" w:rsidRDefault="007B513A" w:rsidP="003D2FE2">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7B513A" w:rsidRPr="00D14CB5" w:rsidRDefault="007B513A" w:rsidP="003D2FE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7B513A" w:rsidRPr="00D14CB5" w:rsidRDefault="007B513A" w:rsidP="003D2FE2">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7B513A" w:rsidRPr="00D14CB5" w:rsidRDefault="007B513A"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B513A" w:rsidRPr="00D14CB5" w:rsidRDefault="007B513A" w:rsidP="003D2FE2">
      <w:pPr>
        <w:widowControl w:val="0"/>
        <w:spacing w:after="160"/>
        <w:ind w:firstLine="709"/>
        <w:jc w:val="both"/>
        <w:rPr>
          <w:rFonts w:ascii="Arial Unicode" w:hAnsi="Arial Unicode" w:cs="Arial Unicode"/>
          <w:sz w:val="18"/>
          <w:szCs w:val="18"/>
        </w:rPr>
      </w:pPr>
    </w:p>
    <w:p w:rsidR="007B513A" w:rsidRPr="00D14CB5" w:rsidRDefault="007B513A"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B513A" w:rsidRPr="00D14CB5" w:rsidRDefault="007B513A" w:rsidP="003D2FE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7B513A" w:rsidRPr="00D14CB5" w:rsidRDefault="007B513A" w:rsidP="003D2FE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_ НММЦ-ОКПТ-20/60 *.</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7B513A" w:rsidRPr="00D14CB5" w:rsidRDefault="007B513A"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B513A" w:rsidRPr="00D14CB5" w:rsidDel="00A1321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B513A" w:rsidRPr="00D14CB5" w:rsidRDefault="007B513A"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B513A" w:rsidRPr="00D14CB5" w:rsidRDefault="007B513A" w:rsidP="003D2FE2">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B513A" w:rsidRPr="00D14CB5" w:rsidRDefault="007B513A"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B513A" w:rsidRPr="00D14CB5" w:rsidRDefault="007B513A"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B513A" w:rsidRPr="00D14CB5" w:rsidRDefault="007B513A"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B513A" w:rsidRPr="00D14CB5" w:rsidRDefault="007B513A" w:rsidP="003D2FE2">
      <w:pPr>
        <w:widowControl w:val="0"/>
        <w:spacing w:after="160"/>
        <w:jc w:val="right"/>
        <w:rPr>
          <w:rFonts w:ascii="Arial Unicode" w:hAnsi="Arial Unicode" w:cs="Arial Unicode"/>
          <w:sz w:val="18"/>
          <w:szCs w:val="18"/>
        </w:rPr>
      </w:pPr>
    </w:p>
    <w:p w:rsidR="007B513A" w:rsidRPr="00D14CB5" w:rsidRDefault="007B513A" w:rsidP="003D2FE2">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7B513A" w:rsidRPr="00D14CB5" w:rsidRDefault="007B513A"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День/месяц/год</w:t>
      </w:r>
    </w:p>
    <w:p w:rsidR="007B513A" w:rsidRPr="00D14CB5" w:rsidRDefault="007B513A"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B513A" w:rsidRPr="00D14CB5">
        <w:tc>
          <w:tcPr>
            <w:tcW w:w="4673" w:type="dxa"/>
            <w:vAlign w:val="bottom"/>
          </w:tcPr>
          <w:p w:rsidR="007B513A" w:rsidRPr="00D14CB5" w:rsidRDefault="007B513A"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rPr>
                <w:rFonts w:ascii="Arial Unicode" w:hAnsi="Arial Unicode" w:cs="Arial Unicode"/>
                <w:sz w:val="18"/>
                <w:szCs w:val="18"/>
              </w:rPr>
            </w:pP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B513A" w:rsidRPr="00D14CB5" w:rsidRDefault="007B513A"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jc w:val="right"/>
              <w:rPr>
                <w:rFonts w:ascii="Arial Unicode" w:hAnsi="Arial Unicode" w:cs="Arial Unicode"/>
                <w:sz w:val="18"/>
                <w:szCs w:val="18"/>
              </w:rPr>
            </w:pP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7B513A" w:rsidRPr="00D14CB5">
        <w:tc>
          <w:tcPr>
            <w:tcW w:w="4673" w:type="dxa"/>
            <w:vAlign w:val="bottom"/>
          </w:tcPr>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B513A" w:rsidRPr="00D14CB5" w:rsidRDefault="007B513A"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513A" w:rsidRPr="00D14CB5" w:rsidRDefault="007B513A"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7B513A" w:rsidRPr="00D14CB5" w:rsidRDefault="007B513A" w:rsidP="0006218C">
            <w:pPr>
              <w:widowControl w:val="0"/>
              <w:spacing w:after="160"/>
              <w:rPr>
                <w:rFonts w:ascii="Arial Unicode" w:hAnsi="Arial Unicode" w:cs="Arial Unicode"/>
                <w:sz w:val="18"/>
                <w:szCs w:val="18"/>
              </w:rPr>
            </w:pPr>
          </w:p>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B513A" w:rsidRPr="00D14CB5" w:rsidRDefault="007B513A"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513A" w:rsidRPr="00D14CB5" w:rsidRDefault="007B513A"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7B513A" w:rsidRPr="00D14CB5" w:rsidRDefault="007B513A" w:rsidP="0006218C">
            <w:pPr>
              <w:widowControl w:val="0"/>
              <w:spacing w:after="160"/>
              <w:rPr>
                <w:rFonts w:ascii="Arial Unicode" w:hAnsi="Arial Unicode" w:cs="Arial Unicode"/>
                <w:sz w:val="18"/>
                <w:szCs w:val="18"/>
              </w:rPr>
            </w:pPr>
          </w:p>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B513A" w:rsidRPr="00D14CB5" w:rsidRDefault="007B513A" w:rsidP="00C3421C">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B513A" w:rsidRPr="00D14CB5" w:rsidRDefault="007B513A" w:rsidP="00C3421C">
      <w:pPr>
        <w:rPr>
          <w:rFonts w:ascii="Arial Unicode" w:hAnsi="Arial Unicode" w:cs="Arial Unicode"/>
          <w:sz w:val="18"/>
          <w:szCs w:val="18"/>
        </w:rPr>
      </w:pPr>
      <w:r w:rsidRPr="00D14CB5">
        <w:rPr>
          <w:rFonts w:ascii="Arial Unicode" w:hAnsi="Arial Unicode" w:cs="Arial Unicode"/>
          <w:sz w:val="18"/>
          <w:szCs w:val="18"/>
        </w:rPr>
        <w:br w:type="page"/>
      </w:r>
    </w:p>
    <w:p w:rsidR="007B513A" w:rsidRPr="00D14CB5" w:rsidRDefault="007B513A" w:rsidP="00C3421C">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B513A" w:rsidRPr="00D14CB5">
        <w:trPr>
          <w:tblHeade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B513A" w:rsidRPr="00D14CB5">
        <w:trPr>
          <w:tblHeade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B513A" w:rsidRPr="00D14CB5" w:rsidRDefault="007B513A"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B513A" w:rsidRPr="00D14CB5" w:rsidRDefault="007B513A"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B513A" w:rsidRPr="00D14CB5" w:rsidRDefault="007B513A"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513A" w:rsidRPr="00D14CB5">
        <w:trPr>
          <w:jc w:val="center"/>
        </w:trPr>
        <w:tc>
          <w:tcPr>
            <w:tcW w:w="720" w:type="dxa"/>
            <w:vAlign w:val="center"/>
          </w:tcPr>
          <w:p w:rsidR="007B513A" w:rsidRPr="00D14CB5" w:rsidDel="0010680B"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B513A" w:rsidRPr="00D14CB5" w:rsidRDefault="007B513A" w:rsidP="00D13026">
            <w:pPr>
              <w:widowControl w:val="0"/>
              <w:spacing w:after="120"/>
              <w:jc w:val="center"/>
              <w:rPr>
                <w:rFonts w:ascii="Arial Unicode" w:hAnsi="Arial Unicode" w:cs="Arial Unicode"/>
                <w:sz w:val="18"/>
                <w:szCs w:val="18"/>
              </w:rPr>
            </w:pP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bl>
    <w:p w:rsidR="007B513A" w:rsidRPr="00D14CB5" w:rsidRDefault="007B513A" w:rsidP="00B46D58">
      <w:pPr>
        <w:widowControl w:val="0"/>
        <w:spacing w:after="160"/>
        <w:ind w:left="567" w:right="565"/>
        <w:jc w:val="center"/>
        <w:rPr>
          <w:rFonts w:ascii="Arial Unicode" w:hAnsi="Arial Unicode" w:cs="Arial Unicode"/>
          <w:b/>
          <w:bCs/>
          <w:sz w:val="18"/>
          <w:szCs w:val="18"/>
        </w:rPr>
      </w:pPr>
    </w:p>
    <w:p w:rsidR="007B513A" w:rsidRPr="00D14CB5" w:rsidRDefault="007B513A" w:rsidP="00B46D58">
      <w:pPr>
        <w:widowControl w:val="0"/>
        <w:spacing w:after="160"/>
        <w:ind w:left="567" w:right="565"/>
        <w:jc w:val="center"/>
        <w:rPr>
          <w:rFonts w:ascii="Arial Unicode" w:hAnsi="Arial Unicode" w:cs="Arial Unicode"/>
          <w:b/>
          <w:bCs/>
          <w:sz w:val="18"/>
          <w:szCs w:val="18"/>
        </w:rPr>
      </w:pPr>
    </w:p>
    <w:p w:rsidR="007B513A" w:rsidRPr="00D14CB5" w:rsidRDefault="007B513A" w:rsidP="00C92971">
      <w:pPr>
        <w:widowControl w:val="0"/>
        <w:spacing w:after="160"/>
        <w:ind w:right="565"/>
        <w:rPr>
          <w:rFonts w:ascii="Arial Unicode" w:hAnsi="Arial Unicode" w:cs="Arial Unicode"/>
          <w:b/>
          <w:bCs/>
          <w:sz w:val="18"/>
          <w:szCs w:val="18"/>
        </w:rPr>
      </w:pPr>
    </w:p>
    <w:p w:rsidR="007B513A" w:rsidRPr="00D14CB5" w:rsidRDefault="007B513A" w:rsidP="00C92971">
      <w:pPr>
        <w:widowControl w:val="0"/>
        <w:spacing w:after="160"/>
        <w:ind w:right="565"/>
        <w:rPr>
          <w:rFonts w:ascii="Arial Unicode" w:hAnsi="Arial Unicode" w:cs="Arial Unicode"/>
          <w:b/>
          <w:bCs/>
          <w:sz w:val="18"/>
          <w:szCs w:val="18"/>
        </w:rPr>
      </w:pPr>
    </w:p>
    <w:p w:rsidR="007B513A" w:rsidRPr="00D14CB5" w:rsidRDefault="007B513A" w:rsidP="00B46D58">
      <w:pPr>
        <w:widowControl w:val="0"/>
        <w:spacing w:after="160"/>
        <w:ind w:left="567" w:right="565"/>
        <w:jc w:val="center"/>
        <w:rPr>
          <w:rFonts w:ascii="Arial Unicode" w:hAnsi="Arial Unicode" w:cs="Arial Unicode"/>
          <w:b/>
          <w:bCs/>
          <w:sz w:val="18"/>
          <w:szCs w:val="18"/>
        </w:rPr>
      </w:pPr>
    </w:p>
    <w:p w:rsidR="007B513A" w:rsidRPr="00D14CB5" w:rsidRDefault="007B513A" w:rsidP="004352B8">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7B513A" w:rsidRPr="00D14CB5" w:rsidRDefault="007B513A" w:rsidP="004352B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НММЦ-ОКПТ-20/60</w:t>
      </w:r>
    </w:p>
    <w:p w:rsidR="007B513A" w:rsidRPr="00D14CB5" w:rsidRDefault="007B513A" w:rsidP="0077488E">
      <w:pPr>
        <w:pStyle w:val="BodyTextIndent3"/>
        <w:widowControl w:val="0"/>
        <w:spacing w:after="160" w:line="240" w:lineRule="auto"/>
        <w:jc w:val="right"/>
        <w:rPr>
          <w:rFonts w:ascii="Arial Unicode" w:hAnsi="Arial Unicode" w:cs="Arial Unicode"/>
          <w:b/>
          <w:bCs/>
          <w:sz w:val="18"/>
          <w:szCs w:val="18"/>
        </w:rPr>
      </w:pPr>
    </w:p>
    <w:p w:rsidR="007B513A" w:rsidRPr="00D14CB5" w:rsidRDefault="007B513A" w:rsidP="0077488E">
      <w:pPr>
        <w:pStyle w:val="BodyTextIndent3"/>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B513A" w:rsidRPr="00D14CB5" w:rsidRDefault="007B513A" w:rsidP="0077488E">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7B513A" w:rsidRPr="00D14CB5" w:rsidRDefault="007B513A" w:rsidP="00BE532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7B513A" w:rsidRPr="00D14CB5" w:rsidRDefault="007B513A" w:rsidP="00BE5322">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r w:rsidRPr="00D14CB5">
        <w:rPr>
          <w:rStyle w:val="Strong"/>
          <w:rFonts w:ascii="Arial Unicode" w:hAnsi="Arial Unicode" w:cs="Arial Unicode"/>
          <w:b w:val="0"/>
          <w:bCs w:val="0"/>
          <w:sz w:val="18"/>
          <w:szCs w:val="18"/>
        </w:rPr>
        <w:t xml:space="preserve">      номер заключаемого договора</w:t>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p>
    <w:p w:rsidR="007B513A" w:rsidRPr="00D14CB5" w:rsidRDefault="007B513A" w:rsidP="00BE532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rPr>
        <w:t>____</w:t>
      </w:r>
    </w:p>
    <w:p w:rsidR="007B513A" w:rsidRPr="00D14CB5" w:rsidRDefault="007B513A" w:rsidP="00BE532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rPr>
        <w:t>наименование заказчиканаименование отобранного участника</w:t>
      </w:r>
    </w:p>
    <w:p w:rsidR="007B513A" w:rsidRPr="00D14CB5" w:rsidRDefault="007B513A" w:rsidP="00BE5322">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Strong"/>
          <w:rFonts w:ascii="Arial Unicode" w:hAnsi="Arial Unicode" w:cs="Arial Unicode"/>
          <w:b w:val="0"/>
          <w:bCs w:val="0"/>
          <w:sz w:val="18"/>
          <w:szCs w:val="18"/>
          <w:lang w:val="hy-AM"/>
        </w:rPr>
        <w:tab/>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B513A" w:rsidRPr="00D14CB5" w:rsidRDefault="007B513A" w:rsidP="00BE5322">
      <w:pPr>
        <w:pStyle w:val="NormalWeb"/>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7B513A" w:rsidRPr="00D14CB5" w:rsidRDefault="007B513A" w:rsidP="00BE532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7B513A" w:rsidRPr="00D14CB5" w:rsidRDefault="007B513A" w:rsidP="00BE532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513A" w:rsidRPr="00D14CB5" w:rsidRDefault="007B513A" w:rsidP="00BE532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7B513A" w:rsidRPr="00D14CB5" w:rsidRDefault="007B513A"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7B513A" w:rsidRPr="00D14CB5" w:rsidRDefault="007B513A"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7B513A" w:rsidRPr="00D14CB5" w:rsidRDefault="007B513A" w:rsidP="00BE5322">
      <w:pPr>
        <w:pStyle w:val="NormalWeb"/>
        <w:shd w:val="clear" w:color="auto" w:fill="FFFFFF"/>
        <w:spacing w:before="0" w:beforeAutospacing="0" w:after="0" w:afterAutospacing="0"/>
        <w:ind w:firstLine="375"/>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513A" w:rsidRPr="00D14CB5" w:rsidRDefault="007B513A"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513A" w:rsidRPr="00D14CB5" w:rsidRDefault="007B513A" w:rsidP="00BE532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513A" w:rsidRPr="00D14CB5" w:rsidRDefault="007B513A"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513A" w:rsidRPr="00D14CB5" w:rsidRDefault="007B513A" w:rsidP="00BE532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7B513A" w:rsidRPr="00D14CB5" w:rsidRDefault="007B513A" w:rsidP="000A214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НММЦ-ОКПТ-20/60</w:t>
      </w:r>
    </w:p>
    <w:p w:rsidR="007B513A" w:rsidRPr="00D14CB5" w:rsidRDefault="007B513A" w:rsidP="000A214C">
      <w:pPr>
        <w:widowControl w:val="0"/>
        <w:spacing w:after="160"/>
        <w:jc w:val="center"/>
        <w:rPr>
          <w:rFonts w:ascii="Arial Unicode" w:hAnsi="Arial Unicode" w:cs="Arial Unicode"/>
          <w:b/>
          <w:bCs/>
          <w:sz w:val="18"/>
          <w:szCs w:val="18"/>
        </w:rPr>
      </w:pPr>
    </w:p>
    <w:p w:rsidR="007B513A" w:rsidRPr="00D14CB5" w:rsidRDefault="007B513A"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B513A" w:rsidRPr="00D14CB5" w:rsidRDefault="007B513A"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7B513A" w:rsidRPr="00D14CB5">
        <w:tc>
          <w:tcPr>
            <w:tcW w:w="4786" w:type="dxa"/>
          </w:tcPr>
          <w:p w:rsidR="007B513A" w:rsidRPr="00D14CB5" w:rsidRDefault="007B513A"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B513A" w:rsidRPr="00D14CB5" w:rsidRDefault="007B513A"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8"/>
              <w:t>**</w:t>
            </w:r>
          </w:p>
        </w:tc>
      </w:tr>
    </w:tbl>
    <w:p w:rsidR="007B513A" w:rsidRPr="00D14CB5" w:rsidRDefault="007B513A" w:rsidP="000A214C">
      <w:pPr>
        <w:widowControl w:val="0"/>
        <w:spacing w:after="160"/>
        <w:rPr>
          <w:rFonts w:ascii="Arial Unicode" w:hAnsi="Arial Unicode" w:cs="Arial Unicode"/>
          <w:b/>
          <w:bCs/>
          <w:sz w:val="18"/>
          <w:szCs w:val="18"/>
        </w:rPr>
      </w:pPr>
    </w:p>
    <w:p w:rsidR="007B513A" w:rsidRPr="00D14CB5" w:rsidRDefault="007B513A" w:rsidP="000A214C">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7B513A" w:rsidRPr="00D14CB5" w:rsidRDefault="007B513A" w:rsidP="000A214C">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7B513A" w:rsidRPr="00D14CB5" w:rsidRDefault="007B513A" w:rsidP="000A214C">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7B513A" w:rsidRPr="00D14CB5" w:rsidRDefault="007B513A" w:rsidP="000A214C">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7B513A" w:rsidRPr="00D14CB5" w:rsidRDefault="007B513A" w:rsidP="000A214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B513A" w:rsidRPr="00D14CB5" w:rsidRDefault="007B513A"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B513A" w:rsidRPr="00D14CB5" w:rsidRDefault="007B513A" w:rsidP="00C92971">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НММЦ-ОКПТ-20/60.</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7B513A" w:rsidRPr="00D14CB5" w:rsidRDefault="007B513A"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B513A" w:rsidRPr="00D14CB5" w:rsidDel="00A1321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B513A" w:rsidRPr="00D14CB5" w:rsidRDefault="007B513A"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B513A" w:rsidRPr="00D14CB5" w:rsidRDefault="007B513A" w:rsidP="000A214C">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B513A" w:rsidRPr="00D14CB5" w:rsidRDefault="007B513A"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B513A" w:rsidRPr="00D14CB5" w:rsidRDefault="007B513A"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B513A" w:rsidRPr="00D14CB5" w:rsidRDefault="007B513A"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B513A" w:rsidRPr="00D14CB5" w:rsidRDefault="007B513A"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7B513A" w:rsidRPr="00D14CB5" w:rsidRDefault="007B513A"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7B513A" w:rsidRPr="00D14CB5" w:rsidRDefault="007B513A"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513A" w:rsidRPr="00D14CB5" w:rsidRDefault="007B513A" w:rsidP="00632AC2">
      <w:pPr>
        <w:widowControl w:val="0"/>
        <w:spacing w:after="16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7B513A" w:rsidRPr="00D14CB5" w:rsidRDefault="007B513A" w:rsidP="00632AC2">
      <w:pPr>
        <w:widowControl w:val="0"/>
        <w:spacing w:after="160"/>
        <w:rPr>
          <w:rFonts w:ascii="Arial Unicode" w:hAnsi="Arial Unicode" w:cs="Arial Unicode"/>
          <w:sz w:val="18"/>
          <w:szCs w:val="18"/>
        </w:rPr>
      </w:pPr>
      <w:r w:rsidRPr="00D14CB5">
        <w:rPr>
          <w:rFonts w:ascii="Arial Unicode" w:hAnsi="Arial Unicode" w:cs="Arial Unicode"/>
          <w:sz w:val="18"/>
          <w:szCs w:val="18"/>
        </w:rPr>
        <w:t>День/месяц/год                                                                                    М. П.</w:t>
      </w:r>
    </w:p>
    <w:p w:rsidR="007B513A" w:rsidRPr="00D14CB5" w:rsidRDefault="007B513A" w:rsidP="00BE2572">
      <w:pPr>
        <w:widowControl w:val="0"/>
        <w:spacing w:after="160"/>
        <w:jc w:val="center"/>
        <w:rPr>
          <w:rFonts w:ascii="Arial Unicode" w:hAnsi="Arial Unicode" w:cs="Arial Unicode"/>
          <w:sz w:val="18"/>
          <w:szCs w:val="18"/>
        </w:rPr>
      </w:pPr>
    </w:p>
    <w:p w:rsidR="007B513A" w:rsidRPr="00D14CB5" w:rsidRDefault="007B513A" w:rsidP="00BE2572">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B513A" w:rsidRPr="00D14CB5">
        <w:tc>
          <w:tcPr>
            <w:tcW w:w="9588" w:type="dxa"/>
            <w:gridSpan w:val="2"/>
          </w:tcPr>
          <w:p w:rsidR="007B513A" w:rsidRPr="00D14CB5" w:rsidRDefault="007B513A"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B513A" w:rsidRPr="00D14CB5">
        <w:tc>
          <w:tcPr>
            <w:tcW w:w="9588" w:type="dxa"/>
            <w:gridSpan w:val="2"/>
            <w:vAlign w:val="bottom"/>
          </w:tcPr>
          <w:p w:rsidR="007B513A" w:rsidRPr="00D14CB5" w:rsidRDefault="007B513A"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B513A" w:rsidRPr="00D14CB5">
        <w:tc>
          <w:tcPr>
            <w:tcW w:w="4673" w:type="dxa"/>
            <w:vAlign w:val="bottom"/>
          </w:tcPr>
          <w:p w:rsidR="007B513A" w:rsidRPr="00D14CB5" w:rsidRDefault="007B513A"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rPr>
                <w:rFonts w:ascii="Arial Unicode" w:hAnsi="Arial Unicode" w:cs="Arial Unicode"/>
                <w:sz w:val="18"/>
                <w:szCs w:val="18"/>
              </w:rPr>
            </w:pP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B513A" w:rsidRPr="00D14CB5" w:rsidRDefault="007B513A"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jc w:val="right"/>
              <w:rPr>
                <w:rFonts w:ascii="Arial Unicode" w:hAnsi="Arial Unicode" w:cs="Arial Unicode"/>
                <w:sz w:val="18"/>
                <w:szCs w:val="18"/>
              </w:rPr>
            </w:pPr>
          </w:p>
          <w:p w:rsidR="007B513A" w:rsidRPr="00D14CB5" w:rsidRDefault="007B513A"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7B513A" w:rsidRPr="00D14CB5">
        <w:tc>
          <w:tcPr>
            <w:tcW w:w="4673" w:type="dxa"/>
            <w:vAlign w:val="bottom"/>
          </w:tcPr>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B513A" w:rsidRPr="00D14CB5" w:rsidRDefault="007B513A"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513A" w:rsidRPr="00D14CB5" w:rsidRDefault="007B513A"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7B513A" w:rsidRPr="00D14CB5" w:rsidRDefault="007B513A" w:rsidP="0006218C">
            <w:pPr>
              <w:widowControl w:val="0"/>
              <w:spacing w:after="160"/>
              <w:rPr>
                <w:rFonts w:ascii="Arial Unicode" w:hAnsi="Arial Unicode" w:cs="Arial Unicode"/>
                <w:sz w:val="18"/>
                <w:szCs w:val="18"/>
              </w:rPr>
            </w:pPr>
          </w:p>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B513A" w:rsidRPr="00D14CB5" w:rsidRDefault="007B513A"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513A" w:rsidRPr="00D14CB5" w:rsidRDefault="007B513A"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513A" w:rsidRPr="00D14CB5" w:rsidRDefault="007B513A"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7B513A" w:rsidRPr="00D14CB5" w:rsidRDefault="007B513A" w:rsidP="0006218C">
            <w:pPr>
              <w:widowControl w:val="0"/>
              <w:spacing w:after="160"/>
              <w:rPr>
                <w:rFonts w:ascii="Arial Unicode" w:hAnsi="Arial Unicode" w:cs="Arial Unicode"/>
                <w:sz w:val="18"/>
                <w:szCs w:val="18"/>
              </w:rPr>
            </w:pPr>
          </w:p>
          <w:p w:rsidR="007B513A" w:rsidRPr="00D14CB5" w:rsidRDefault="007B513A"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B513A" w:rsidRPr="00D14CB5" w:rsidRDefault="007B513A" w:rsidP="00BE2572">
      <w:pPr>
        <w:widowControl w:val="0"/>
        <w:spacing w:after="160"/>
        <w:jc w:val="center"/>
        <w:rPr>
          <w:rFonts w:ascii="Arial Unicode" w:hAnsi="Arial Unicode" w:cs="Arial Unicode"/>
          <w:sz w:val="18"/>
          <w:szCs w:val="18"/>
        </w:rPr>
      </w:pPr>
    </w:p>
    <w:p w:rsidR="007B513A" w:rsidRPr="00D14CB5" w:rsidRDefault="007B513A" w:rsidP="00BE257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B513A" w:rsidRPr="00D14CB5" w:rsidRDefault="007B513A" w:rsidP="00BE2572">
      <w:pPr>
        <w:rPr>
          <w:rFonts w:ascii="Arial Unicode" w:hAnsi="Arial Unicode" w:cs="Arial Unicode"/>
          <w:sz w:val="18"/>
          <w:szCs w:val="18"/>
        </w:rPr>
      </w:pPr>
      <w:r w:rsidRPr="00D14CB5">
        <w:rPr>
          <w:rFonts w:ascii="Arial Unicode" w:hAnsi="Arial Unicode" w:cs="Arial Unicode"/>
          <w:sz w:val="18"/>
          <w:szCs w:val="18"/>
        </w:rPr>
        <w:br w:type="page"/>
      </w:r>
    </w:p>
    <w:p w:rsidR="007B513A" w:rsidRPr="00D14CB5" w:rsidRDefault="007B513A" w:rsidP="00BE2572">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B513A" w:rsidRPr="00D14CB5">
        <w:trPr>
          <w:tblHeade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B513A" w:rsidRPr="00D14CB5">
        <w:trPr>
          <w:tblHeade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B513A" w:rsidRPr="00D14CB5" w:rsidRDefault="007B513A"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B513A" w:rsidRPr="00D14CB5" w:rsidRDefault="007B513A"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B513A" w:rsidRPr="00D14CB5" w:rsidRDefault="007B513A"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B513A" w:rsidRPr="00D14CB5" w:rsidRDefault="007B513A"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513A" w:rsidRPr="00D14CB5">
        <w:trPr>
          <w:jc w:val="center"/>
        </w:trPr>
        <w:tc>
          <w:tcPr>
            <w:tcW w:w="720" w:type="dxa"/>
            <w:vAlign w:val="center"/>
          </w:tcPr>
          <w:p w:rsidR="007B513A" w:rsidRPr="00D14CB5" w:rsidDel="0010680B"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B513A" w:rsidRPr="00D14CB5" w:rsidRDefault="007B513A" w:rsidP="00D13026">
            <w:pPr>
              <w:widowControl w:val="0"/>
              <w:spacing w:after="120"/>
              <w:jc w:val="center"/>
              <w:rPr>
                <w:rFonts w:ascii="Arial Unicode" w:hAnsi="Arial Unicode" w:cs="Arial Unicode"/>
                <w:sz w:val="18"/>
                <w:szCs w:val="18"/>
              </w:rPr>
            </w:pP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r w:rsidR="007B513A" w:rsidRPr="00D14CB5">
        <w:trPr>
          <w:jc w:val="center"/>
        </w:trPr>
        <w:tc>
          <w:tcPr>
            <w:tcW w:w="720" w:type="dxa"/>
            <w:vAlign w:val="center"/>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513A" w:rsidRPr="00D14CB5" w:rsidRDefault="007B513A"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B513A" w:rsidRPr="00D14CB5" w:rsidRDefault="007B513A" w:rsidP="00D13026">
            <w:pPr>
              <w:widowControl w:val="0"/>
              <w:spacing w:after="120"/>
              <w:jc w:val="center"/>
              <w:rPr>
                <w:rFonts w:ascii="Arial Unicode" w:hAnsi="Arial Unicode" w:cs="Arial Unicode"/>
                <w:sz w:val="18"/>
                <w:szCs w:val="18"/>
              </w:rPr>
            </w:pPr>
          </w:p>
        </w:tc>
      </w:tr>
    </w:tbl>
    <w:p w:rsidR="007B513A" w:rsidRPr="00D14CB5" w:rsidRDefault="007B513A" w:rsidP="00BE2572">
      <w:pPr>
        <w:widowControl w:val="0"/>
        <w:spacing w:after="160"/>
        <w:ind w:left="567" w:right="565"/>
        <w:jc w:val="center"/>
        <w:rPr>
          <w:rFonts w:ascii="Arial Unicode" w:hAnsi="Arial Unicode" w:cs="Arial Unicode"/>
          <w:b/>
          <w:bCs/>
          <w:sz w:val="18"/>
          <w:szCs w:val="18"/>
        </w:rPr>
      </w:pPr>
    </w:p>
    <w:p w:rsidR="007B513A" w:rsidRPr="00D14CB5" w:rsidRDefault="007B513A" w:rsidP="00BE2572">
      <w:pPr>
        <w:widowControl w:val="0"/>
        <w:spacing w:after="160"/>
        <w:ind w:left="567" w:right="565"/>
        <w:jc w:val="center"/>
        <w:rPr>
          <w:rFonts w:ascii="Arial Unicode" w:hAnsi="Arial Unicode" w:cs="Arial Unicode"/>
          <w:b/>
          <w:bCs/>
          <w:sz w:val="18"/>
          <w:szCs w:val="18"/>
        </w:rPr>
      </w:pPr>
    </w:p>
    <w:p w:rsidR="007B513A" w:rsidRPr="00D14CB5" w:rsidRDefault="007B513A" w:rsidP="00BE2572">
      <w:pPr>
        <w:widowControl w:val="0"/>
        <w:spacing w:after="160"/>
        <w:ind w:left="567" w:right="565"/>
        <w:jc w:val="center"/>
        <w:rPr>
          <w:rFonts w:ascii="Arial Unicode" w:hAnsi="Arial Unicode" w:cs="Arial Unicode"/>
          <w:b/>
          <w:bCs/>
          <w:sz w:val="18"/>
          <w:szCs w:val="18"/>
        </w:rPr>
      </w:pPr>
    </w:p>
    <w:p w:rsidR="007B513A" w:rsidRPr="00D14CB5" w:rsidRDefault="007B513A" w:rsidP="00BE2572">
      <w:pPr>
        <w:widowControl w:val="0"/>
        <w:spacing w:after="160"/>
        <w:ind w:left="567" w:right="565"/>
        <w:jc w:val="center"/>
        <w:rPr>
          <w:rFonts w:ascii="Arial Unicode" w:hAnsi="Arial Unicode" w:cs="Arial Unicode"/>
          <w:b/>
          <w:bCs/>
          <w:sz w:val="18"/>
          <w:szCs w:val="18"/>
        </w:rPr>
      </w:pPr>
    </w:p>
    <w:p w:rsidR="007B513A" w:rsidRPr="00D14CB5" w:rsidRDefault="007B513A" w:rsidP="00641FDD">
      <w:pPr>
        <w:widowControl w:val="0"/>
        <w:spacing w:after="160"/>
        <w:jc w:val="both"/>
        <w:rPr>
          <w:rFonts w:ascii="Arial Unicode" w:hAnsi="Arial Unicode" w:cs="Arial Unicode"/>
          <w:sz w:val="18"/>
          <w:szCs w:val="18"/>
        </w:rPr>
      </w:pPr>
    </w:p>
    <w:p w:rsidR="007B513A" w:rsidRPr="00D14CB5" w:rsidRDefault="007B513A" w:rsidP="00333266">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7B513A" w:rsidRPr="00D14CB5" w:rsidRDefault="007B513A" w:rsidP="00333266">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НММЦ-ОКПТ-20/60</w:t>
      </w:r>
    </w:p>
    <w:p w:rsidR="007B513A" w:rsidRPr="00D14CB5" w:rsidRDefault="007B513A" w:rsidP="00B46D58">
      <w:pPr>
        <w:pStyle w:val="BodyTextIndent3"/>
        <w:widowControl w:val="0"/>
        <w:spacing w:after="160" w:line="240" w:lineRule="auto"/>
        <w:jc w:val="right"/>
        <w:rPr>
          <w:rFonts w:ascii="Arial Unicode" w:hAnsi="Arial Unicode" w:cs="Arial Unicode"/>
          <w:b/>
          <w:bCs/>
          <w:sz w:val="18"/>
          <w:szCs w:val="18"/>
        </w:rPr>
      </w:pPr>
    </w:p>
    <w:p w:rsidR="007B513A" w:rsidRPr="00D14CB5" w:rsidRDefault="007B513A" w:rsidP="00B46D58">
      <w:pPr>
        <w:widowControl w:val="0"/>
        <w:spacing w:after="160"/>
        <w:ind w:left="-142" w:firstLine="142"/>
        <w:jc w:val="center"/>
        <w:rPr>
          <w:rFonts w:ascii="Arial Unicode" w:hAnsi="Arial Unicode" w:cs="Arial Unicode"/>
          <w:i/>
          <w:iCs/>
          <w:sz w:val="18"/>
          <w:szCs w:val="18"/>
        </w:rPr>
      </w:pPr>
    </w:p>
    <w:p w:rsidR="007B513A" w:rsidRPr="00D14CB5" w:rsidRDefault="007B513A"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7B513A" w:rsidRPr="00D14CB5" w:rsidRDefault="007B513A"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7B513A" w:rsidRPr="00D14CB5" w:rsidRDefault="007B513A" w:rsidP="00333266">
      <w:pPr>
        <w:widowControl w:val="0"/>
        <w:spacing w:after="16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НММЦ-ОКПТ-20/60</w:t>
      </w:r>
    </w:p>
    <w:tbl>
      <w:tblPr>
        <w:tblW w:w="0" w:type="auto"/>
        <w:tblInd w:w="-106" w:type="dxa"/>
        <w:tblLook w:val="00A0"/>
      </w:tblPr>
      <w:tblGrid>
        <w:gridCol w:w="4643"/>
        <w:gridCol w:w="4643"/>
      </w:tblGrid>
      <w:tr w:rsidR="007B513A" w:rsidRPr="00D14CB5">
        <w:tc>
          <w:tcPr>
            <w:tcW w:w="4643" w:type="dxa"/>
          </w:tcPr>
          <w:p w:rsidR="007B513A" w:rsidRPr="00D14CB5" w:rsidRDefault="007B513A" w:rsidP="002A59A2">
            <w:pPr>
              <w:widowControl w:val="0"/>
              <w:spacing w:after="16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7B513A" w:rsidRPr="00D14CB5" w:rsidRDefault="007B513A" w:rsidP="002A59A2">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7B513A" w:rsidRPr="00D14CB5" w:rsidRDefault="007B513A" w:rsidP="00B46D58">
      <w:pPr>
        <w:widowControl w:val="0"/>
        <w:tabs>
          <w:tab w:val="left" w:pos="720"/>
          <w:tab w:val="left" w:pos="1440"/>
          <w:tab w:val="left" w:pos="8865"/>
        </w:tabs>
        <w:spacing w:after="160"/>
        <w:jc w:val="center"/>
        <w:rPr>
          <w:rFonts w:ascii="Arial Unicode" w:hAnsi="Arial Unicode" w:cs="Arial Unicode"/>
          <w:sz w:val="18"/>
          <w:szCs w:val="18"/>
        </w:rPr>
      </w:pPr>
    </w:p>
    <w:p w:rsidR="007B513A" w:rsidRPr="00D14CB5" w:rsidRDefault="007B513A"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B513A" w:rsidRPr="00D14CB5" w:rsidRDefault="007B513A" w:rsidP="00B46D58">
      <w:pPr>
        <w:widowControl w:val="0"/>
        <w:spacing w:after="160"/>
        <w:ind w:firstLine="709"/>
        <w:jc w:val="both"/>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B513A" w:rsidRPr="00D14CB5" w:rsidRDefault="007B513A" w:rsidP="00B46D58">
      <w:pPr>
        <w:widowControl w:val="0"/>
        <w:spacing w:after="160"/>
        <w:ind w:firstLine="709"/>
        <w:jc w:val="both"/>
        <w:rPr>
          <w:rFonts w:ascii="Arial Unicode" w:hAnsi="Arial Unicode" w:cs="Arial Unicode"/>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7B513A" w:rsidRPr="00D14CB5" w:rsidRDefault="007B513A"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7B513A" w:rsidRPr="00D14CB5" w:rsidRDefault="007B513A"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B513A" w:rsidRPr="00D14CB5" w:rsidRDefault="007B513A" w:rsidP="00B46D58">
      <w:pPr>
        <w:widowControl w:val="0"/>
        <w:tabs>
          <w:tab w:val="left" w:pos="1276"/>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7B513A" w:rsidRPr="00D14CB5" w:rsidRDefault="007B513A" w:rsidP="00B46D58">
      <w:pPr>
        <w:widowControl w:val="0"/>
        <w:tabs>
          <w:tab w:val="left" w:pos="156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7B513A" w:rsidRPr="00D14CB5" w:rsidRDefault="007B513A"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B513A" w:rsidRPr="00D14CB5" w:rsidRDefault="007B513A" w:rsidP="00011CB9">
      <w:pPr>
        <w:widowControl w:val="0"/>
        <w:tabs>
          <w:tab w:val="left" w:pos="1418"/>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9"/>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7B513A" w:rsidRPr="00D14CB5" w:rsidRDefault="007B513A" w:rsidP="00B46D58">
      <w:pPr>
        <w:widowControl w:val="0"/>
        <w:spacing w:after="160"/>
        <w:ind w:firstLine="720"/>
        <w:jc w:val="both"/>
        <w:rPr>
          <w:rFonts w:ascii="Arial Unicode" w:hAnsi="Arial Unicode" w:cs="Arial Unicode"/>
          <w:i/>
          <w:iCs/>
          <w:sz w:val="18"/>
          <w:szCs w:val="18"/>
          <w:u w:val="single"/>
          <w:lang w:val="hy-AM"/>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B513A" w:rsidRPr="00D14CB5" w:rsidRDefault="007B513A" w:rsidP="00CE1E11">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B513A" w:rsidRPr="00D14CB5" w:rsidRDefault="007B513A" w:rsidP="00CE1E11">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B513A" w:rsidRPr="00D14CB5" w:rsidRDefault="007B513A"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7B513A" w:rsidRPr="00D14CB5" w:rsidRDefault="007B513A"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7B513A" w:rsidRPr="00D14CB5" w:rsidRDefault="007B513A"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B513A" w:rsidRPr="00D14CB5" w:rsidRDefault="007B513A"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10"/>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7B513A" w:rsidRPr="00D14CB5" w:rsidRDefault="007B513A" w:rsidP="00B46D58">
      <w:pPr>
        <w:rPr>
          <w:rFonts w:ascii="Arial Unicode" w:hAnsi="Arial Unicode" w:cs="Arial Unicode"/>
          <w:sz w:val="18"/>
          <w:szCs w:val="18"/>
          <w:lang w:val="hy-AM"/>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B513A" w:rsidRPr="00D14CB5" w:rsidRDefault="007B513A" w:rsidP="00B46D58">
      <w:pPr>
        <w:widowControl w:val="0"/>
        <w:spacing w:after="160"/>
        <w:jc w:val="center"/>
        <w:rPr>
          <w:rFonts w:ascii="Arial Unicode" w:hAnsi="Arial Unicode" w:cs="Arial Unicode"/>
          <w:sz w:val="18"/>
          <w:szCs w:val="18"/>
          <w:lang w:val="hy-AM"/>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7B513A" w:rsidRPr="00D14CB5" w:rsidRDefault="007B513A" w:rsidP="00641FDD">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B513A" w:rsidRPr="00D14CB5" w:rsidRDefault="007B513A" w:rsidP="00B46D58">
      <w:pPr>
        <w:widowControl w:val="0"/>
        <w:tabs>
          <w:tab w:val="left" w:pos="1134"/>
        </w:tabs>
        <w:spacing w:after="160"/>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11"/>
        <w:t>22</w:t>
      </w:r>
      <w:r w:rsidRPr="00D14CB5">
        <w:rPr>
          <w:rFonts w:ascii="Arial Unicode" w:hAnsi="Arial Unicode" w:cs="Arial Unicode"/>
          <w:sz w:val="18"/>
          <w:szCs w:val="18"/>
        </w:rPr>
        <w:t>.</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2"/>
        <w:t>23</w:t>
      </w:r>
      <w:r w:rsidRPr="00D14CB5">
        <w:rPr>
          <w:rFonts w:ascii="Arial Unicode" w:hAnsi="Arial Unicode" w:cs="Arial Unicode"/>
          <w:sz w:val="18"/>
          <w:szCs w:val="18"/>
        </w:rPr>
        <w:t>.</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B513A" w:rsidRPr="00D14CB5" w:rsidRDefault="007B513A"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7B513A" w:rsidRPr="00D14CB5" w:rsidRDefault="007B513A"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B513A" w:rsidRPr="00D14CB5" w:rsidRDefault="007B513A"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7B513A" w:rsidRPr="00D14CB5" w:rsidRDefault="007B513A"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7B513A" w:rsidRPr="00D14CB5" w:rsidRDefault="007B513A" w:rsidP="00B46D58">
      <w:pPr>
        <w:widowControl w:val="0"/>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7B513A" w:rsidRPr="00D14CB5">
        <w:tc>
          <w:tcPr>
            <w:tcW w:w="4536" w:type="dxa"/>
          </w:tcPr>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B513A" w:rsidRPr="00D14CB5" w:rsidRDefault="007B513A" w:rsidP="00FE72FC">
            <w:pPr>
              <w:spacing w:line="240" w:lineRule="exact"/>
              <w:jc w:val="center"/>
              <w:rPr>
                <w:rFonts w:ascii="Arial Unicode" w:hAnsi="Arial Unicode" w:cs="Arial Unicode"/>
                <w:sz w:val="18"/>
                <w:szCs w:val="18"/>
              </w:rPr>
            </w:pPr>
          </w:p>
          <w:p w:rsidR="007B513A" w:rsidRPr="00D14CB5" w:rsidRDefault="007B513A"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513A" w:rsidRPr="00D14CB5" w:rsidRDefault="007B513A"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7B513A" w:rsidRPr="00D14CB5" w:rsidRDefault="007B513A"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B513A" w:rsidRPr="00D14CB5" w:rsidRDefault="007B513A" w:rsidP="00B46D58">
            <w:pPr>
              <w:widowControl w:val="0"/>
              <w:spacing w:after="160"/>
              <w:jc w:val="center"/>
              <w:rPr>
                <w:rFonts w:ascii="Arial Unicode" w:hAnsi="Arial Unicode" w:cs="Arial Unicode"/>
                <w:sz w:val="18"/>
                <w:szCs w:val="18"/>
              </w:rPr>
            </w:pPr>
          </w:p>
        </w:tc>
        <w:tc>
          <w:tcPr>
            <w:tcW w:w="4343" w:type="dxa"/>
          </w:tcPr>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7B513A" w:rsidRPr="00D14CB5" w:rsidRDefault="007B513A"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B513A" w:rsidRPr="00D14CB5" w:rsidRDefault="007B513A" w:rsidP="00B46D58">
      <w:pPr>
        <w:widowControl w:val="0"/>
        <w:spacing w:after="160"/>
        <w:ind w:firstLine="567"/>
        <w:jc w:val="both"/>
        <w:rPr>
          <w:rFonts w:ascii="Arial Unicode" w:hAnsi="Arial Unicode" w:cs="Arial Unicode"/>
          <w:i/>
          <w:iCs/>
          <w:sz w:val="18"/>
          <w:szCs w:val="18"/>
          <w:lang w:val="hy-AM"/>
        </w:rPr>
      </w:pP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7B513A" w:rsidRPr="00D14CB5" w:rsidRDefault="007B513A" w:rsidP="00B46D58">
      <w:pPr>
        <w:widowControl w:val="0"/>
        <w:spacing w:after="160"/>
        <w:rPr>
          <w:rFonts w:ascii="Arial Unicode" w:hAnsi="Arial Unicode" w:cs="Arial Unicode"/>
          <w:sz w:val="18"/>
          <w:szCs w:val="18"/>
        </w:rPr>
      </w:pPr>
    </w:p>
    <w:p w:rsidR="007B513A" w:rsidRPr="00D14CB5" w:rsidRDefault="007B513A" w:rsidP="00B46D58">
      <w:pPr>
        <w:widowControl w:val="0"/>
        <w:spacing w:after="160"/>
        <w:jc w:val="right"/>
        <w:rPr>
          <w:rFonts w:ascii="Arial Unicode" w:hAnsi="Arial Unicode" w:cs="Arial Unicode"/>
          <w:sz w:val="18"/>
          <w:szCs w:val="18"/>
        </w:rPr>
        <w:sectPr w:rsidR="007B513A" w:rsidRPr="00D14CB5" w:rsidSect="000811C1">
          <w:footerReference w:type="default" r:id="rId10"/>
          <w:footnotePr>
            <w:pos w:val="beneathText"/>
          </w:footnotePr>
          <w:pgSz w:w="11906" w:h="16838" w:code="9"/>
          <w:pgMar w:top="993" w:right="1418" w:bottom="1418" w:left="1418" w:header="561" w:footer="561" w:gutter="0"/>
          <w:cols w:space="720"/>
          <w:docGrid w:linePitch="326"/>
        </w:sectPr>
      </w:pPr>
    </w:p>
    <w:p w:rsidR="007B513A" w:rsidRPr="00D14CB5" w:rsidRDefault="007B513A"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2</w:t>
      </w:r>
    </w:p>
    <w:p w:rsidR="007B513A" w:rsidRPr="00D14CB5" w:rsidRDefault="007B513A"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p>
    <w:p w:rsidR="007B513A" w:rsidRPr="00D14CB5" w:rsidRDefault="007B513A"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ГРАФИК ОПЛАТЫ</w:t>
      </w:r>
      <w:r w:rsidRPr="00D14CB5">
        <w:rPr>
          <w:rStyle w:val="FootnoteReference"/>
          <w:rFonts w:ascii="Arial Unicode" w:hAnsi="Arial Unicode" w:cs="Arial Unicode"/>
          <w:sz w:val="18"/>
          <w:szCs w:val="18"/>
        </w:rPr>
        <w:footnoteReference w:customMarkFollows="1" w:id="13"/>
        <w:t>*</w:t>
      </w:r>
    </w:p>
    <w:p w:rsidR="007B513A" w:rsidRPr="00D14CB5" w:rsidRDefault="007B513A" w:rsidP="00B46D58">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7B513A" w:rsidRPr="00D14CB5">
        <w:tc>
          <w:tcPr>
            <w:tcW w:w="9892" w:type="dxa"/>
            <w:gridSpan w:val="16"/>
          </w:tcPr>
          <w:p w:rsidR="007B513A" w:rsidRPr="00D14CB5" w:rsidRDefault="007B513A" w:rsidP="001259B9">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7B513A" w:rsidRPr="00D14CB5">
        <w:tc>
          <w:tcPr>
            <w:tcW w:w="960" w:type="dxa"/>
            <w:vAlign w:val="center"/>
          </w:tcPr>
          <w:p w:rsidR="007B513A" w:rsidRPr="00D14CB5" w:rsidRDefault="007B513A"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7B513A" w:rsidRPr="00D14CB5" w:rsidRDefault="007B513A"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7B513A" w:rsidRPr="00D14CB5" w:rsidRDefault="007B513A"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7B513A" w:rsidRPr="00D14CB5" w:rsidRDefault="007B513A" w:rsidP="001259B9">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2020г., по месяцам, в том числе</w:t>
            </w:r>
            <w:r w:rsidRPr="00D14CB5">
              <w:rPr>
                <w:rStyle w:val="FootnoteReference"/>
                <w:rFonts w:ascii="Arial Unicode" w:hAnsi="Arial Unicode" w:cs="Arial Unicode"/>
                <w:sz w:val="20"/>
                <w:szCs w:val="20"/>
              </w:rPr>
              <w:footnoteReference w:customMarkFollows="1" w:id="14"/>
              <w:t>**</w:t>
            </w:r>
          </w:p>
        </w:tc>
      </w:tr>
      <w:tr w:rsidR="007B513A" w:rsidRPr="00D14CB5">
        <w:trPr>
          <w:cantSplit/>
          <w:trHeight w:val="1538"/>
        </w:trPr>
        <w:tc>
          <w:tcPr>
            <w:tcW w:w="960" w:type="dxa"/>
          </w:tcPr>
          <w:p w:rsidR="007B513A" w:rsidRPr="00D14CB5" w:rsidRDefault="007B513A" w:rsidP="001259B9">
            <w:pPr>
              <w:jc w:val="center"/>
              <w:rPr>
                <w:rFonts w:ascii="Arial Unicode" w:hAnsi="Arial Unicode" w:cs="Arial Unicode"/>
                <w:sz w:val="18"/>
                <w:szCs w:val="18"/>
                <w:lang w:val="es-ES"/>
              </w:rPr>
            </w:pPr>
          </w:p>
        </w:tc>
        <w:tc>
          <w:tcPr>
            <w:tcW w:w="1320" w:type="dxa"/>
          </w:tcPr>
          <w:p w:rsidR="007B513A" w:rsidRPr="00D14CB5" w:rsidRDefault="007B513A" w:rsidP="001259B9">
            <w:pPr>
              <w:jc w:val="center"/>
              <w:rPr>
                <w:rFonts w:ascii="Arial Unicode" w:hAnsi="Arial Unicode" w:cs="Arial Unicode"/>
                <w:sz w:val="18"/>
                <w:szCs w:val="18"/>
                <w:lang w:val="es-ES"/>
              </w:rPr>
            </w:pPr>
          </w:p>
        </w:tc>
        <w:tc>
          <w:tcPr>
            <w:tcW w:w="1200" w:type="dxa"/>
          </w:tcPr>
          <w:p w:rsidR="007B513A" w:rsidRPr="00D14CB5" w:rsidRDefault="007B513A" w:rsidP="001259B9">
            <w:pPr>
              <w:jc w:val="center"/>
              <w:rPr>
                <w:rFonts w:ascii="Arial Unicode" w:hAnsi="Arial Unicode" w:cs="Arial Unicode"/>
                <w:sz w:val="18"/>
                <w:szCs w:val="18"/>
                <w:lang w:val="es-ES"/>
              </w:rPr>
            </w:pPr>
          </w:p>
        </w:tc>
        <w:tc>
          <w:tcPr>
            <w:tcW w:w="4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7B513A" w:rsidRPr="00D14CB5" w:rsidRDefault="007B513A"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7B513A" w:rsidRPr="00D14CB5" w:rsidRDefault="007B513A" w:rsidP="0083403D">
            <w:pPr>
              <w:widowControl w:val="0"/>
              <w:ind w:left="113" w:right="-1"/>
              <w:jc w:val="center"/>
              <w:rPr>
                <w:rFonts w:ascii="Arial Unicode" w:hAnsi="Arial Unicode" w:cs="Arial Unicode"/>
                <w:sz w:val="20"/>
                <w:szCs w:val="20"/>
                <w:lang w:val="en-US"/>
              </w:rPr>
            </w:pPr>
            <w:r w:rsidRPr="00D14CB5">
              <w:rPr>
                <w:rFonts w:ascii="Arial Unicode" w:hAnsi="Arial Unicode" w:cs="Arial Unicode"/>
                <w:sz w:val="20"/>
                <w:szCs w:val="20"/>
              </w:rPr>
              <w:t>Всего</w:t>
            </w:r>
          </w:p>
        </w:tc>
      </w:tr>
      <w:tr w:rsidR="007B513A" w:rsidRPr="00D14CB5">
        <w:trPr>
          <w:cantSplit/>
          <w:trHeight w:val="1538"/>
        </w:trPr>
        <w:tc>
          <w:tcPr>
            <w:tcW w:w="960" w:type="dxa"/>
            <w:vAlign w:val="center"/>
          </w:tcPr>
          <w:p w:rsidR="007B513A" w:rsidRPr="00D14CB5" w:rsidRDefault="007B513A"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7B513A" w:rsidRPr="00D14CB5" w:rsidRDefault="007B513A"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7B513A" w:rsidRPr="00D14CB5" w:rsidRDefault="007B513A"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медицинские товары</w:t>
            </w:r>
          </w:p>
        </w:tc>
        <w:tc>
          <w:tcPr>
            <w:tcW w:w="4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5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5%</w:t>
            </w:r>
          </w:p>
        </w:tc>
        <w:tc>
          <w:tcPr>
            <w:tcW w:w="449"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w:t>
            </w:r>
          </w:p>
        </w:tc>
        <w:tc>
          <w:tcPr>
            <w:tcW w:w="577"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15%</w:t>
            </w:r>
          </w:p>
        </w:tc>
        <w:tc>
          <w:tcPr>
            <w:tcW w:w="462"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20%</w:t>
            </w:r>
          </w:p>
        </w:tc>
        <w:tc>
          <w:tcPr>
            <w:tcW w:w="480" w:type="dxa"/>
            <w:textDirection w:val="btLr"/>
            <w:vAlign w:val="center"/>
          </w:tcPr>
          <w:p w:rsidR="007B513A" w:rsidRPr="00D14CB5" w:rsidRDefault="007B513A"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100%</w:t>
            </w:r>
          </w:p>
        </w:tc>
        <w:tc>
          <w:tcPr>
            <w:tcW w:w="528" w:type="dxa"/>
            <w:textDirection w:val="btLr"/>
            <w:vAlign w:val="center"/>
          </w:tcPr>
          <w:p w:rsidR="007B513A" w:rsidRPr="00D14CB5" w:rsidRDefault="007B513A" w:rsidP="001259B9">
            <w:pPr>
              <w:ind w:left="113" w:right="113"/>
              <w:jc w:val="center"/>
              <w:rPr>
                <w:rFonts w:ascii="Arial Unicode" w:hAnsi="Arial Unicode" w:cs="Arial Unicode"/>
                <w:b/>
                <w:bCs/>
                <w:sz w:val="18"/>
                <w:szCs w:val="18"/>
                <w:lang w:val="pt-BR"/>
              </w:rPr>
            </w:pPr>
            <w:r w:rsidRPr="00D14CB5">
              <w:rPr>
                <w:rFonts w:ascii="Arial Unicode" w:hAnsi="Arial Unicode" w:cs="Arial Unicode"/>
                <w:b/>
                <w:bCs/>
                <w:sz w:val="18"/>
                <w:szCs w:val="18"/>
                <w:lang w:val="pt-BR"/>
              </w:rPr>
              <w:t>100</w:t>
            </w:r>
            <w:r w:rsidRPr="00D14CB5">
              <w:rPr>
                <w:rFonts w:ascii="Arial Unicode" w:hAnsi="Arial Unicode" w:cs="Arial Unicode"/>
                <w:sz w:val="18"/>
                <w:szCs w:val="18"/>
                <w:lang w:val="pt-BR"/>
              </w:rPr>
              <w:t>%</w:t>
            </w:r>
          </w:p>
        </w:tc>
      </w:tr>
    </w:tbl>
    <w:p w:rsidR="007B513A" w:rsidRPr="00D14CB5" w:rsidRDefault="007B513A" w:rsidP="002A6EC4">
      <w:pPr>
        <w:pStyle w:val="FootnoteText"/>
        <w:widowControl w:val="0"/>
        <w:jc w:val="both"/>
        <w:rPr>
          <w:rFonts w:ascii="Arial Unicode" w:hAnsi="Arial Unicode" w:cs="Arial Unicode"/>
        </w:rPr>
      </w:pPr>
      <w:r w:rsidRPr="00D14CB5">
        <w:rPr>
          <w:rStyle w:val="FootnoteReference"/>
          <w:rFonts w:ascii="Arial Unicode" w:hAnsi="Arial Unicode" w:cs="Arial Unicode"/>
        </w:rPr>
        <w:t>*</w:t>
      </w:r>
      <w:r w:rsidRPr="00D14CB5">
        <w:rPr>
          <w:rFonts w:ascii="Arial Unicode" w:hAnsi="Arial Unicode" w:cs="Arial Unicode"/>
          <w:i/>
          <w:iCs/>
        </w:rPr>
        <w:t xml:space="preserve">Подлежащие уплате суммы представляются в порядке возрастания. </w:t>
      </w:r>
    </w:p>
    <w:p w:rsidR="007B513A" w:rsidRPr="00D14CB5" w:rsidRDefault="007B513A" w:rsidP="002A6EC4">
      <w:pPr>
        <w:widowControl w:val="0"/>
        <w:jc w:val="both"/>
        <w:rPr>
          <w:rFonts w:ascii="Arial Unicode" w:hAnsi="Arial Unicode" w:cs="Arial Unicode"/>
        </w:rPr>
      </w:pPr>
      <w:r w:rsidRPr="00D14CB5">
        <w:rPr>
          <w:rStyle w:val="FootnoteReference"/>
          <w:rFonts w:ascii="Arial Unicode" w:hAnsi="Arial Unicode" w:cs="Arial Unicode"/>
          <w:sz w:val="20"/>
          <w:szCs w:val="20"/>
        </w:rPr>
        <w:t>**</w:t>
      </w:r>
      <w:r w:rsidRPr="00D14CB5">
        <w:rPr>
          <w:rFonts w:ascii="Arial Unicode" w:hAnsi="Arial Unicode" w:cs="Arial Unicode"/>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7B513A" w:rsidRPr="00D14CB5" w:rsidRDefault="007B513A" w:rsidP="00B46D58">
      <w:pPr>
        <w:widowControl w:val="0"/>
        <w:spacing w:after="160"/>
        <w:jc w:val="right"/>
        <w:rPr>
          <w:rFonts w:ascii="Arial Unicode" w:hAnsi="Arial Unicode" w:cs="Arial Unicode"/>
          <w:sz w:val="18"/>
          <w:szCs w:val="18"/>
        </w:rPr>
      </w:pPr>
    </w:p>
    <w:p w:rsidR="007B513A" w:rsidRPr="00D14CB5" w:rsidRDefault="007B513A" w:rsidP="00B46D58">
      <w:pPr>
        <w:widowControl w:val="0"/>
        <w:spacing w:after="160"/>
        <w:jc w:val="right"/>
        <w:rPr>
          <w:rFonts w:ascii="Arial Unicode" w:hAnsi="Arial Unicode" w:cs="Arial Unicode"/>
          <w:sz w:val="18"/>
          <w:szCs w:val="18"/>
        </w:rPr>
      </w:pPr>
    </w:p>
    <w:p w:rsidR="007B513A" w:rsidRPr="00D14CB5" w:rsidRDefault="007B513A" w:rsidP="00B46D58">
      <w:pPr>
        <w:widowControl w:val="0"/>
        <w:spacing w:after="120"/>
        <w:rPr>
          <w:rFonts w:ascii="Arial Unicode" w:hAnsi="Arial Unicode" w:cs="Arial Unicode"/>
          <w:i/>
          <w:iCs/>
          <w:sz w:val="18"/>
          <w:szCs w:val="18"/>
        </w:rPr>
      </w:pPr>
    </w:p>
    <w:p w:rsidR="007B513A" w:rsidRPr="00D14CB5" w:rsidRDefault="007B513A"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7B513A" w:rsidRPr="00D14CB5">
        <w:trPr>
          <w:jc w:val="center"/>
        </w:trPr>
        <w:tc>
          <w:tcPr>
            <w:tcW w:w="4536" w:type="dxa"/>
          </w:tcPr>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B513A" w:rsidRPr="00D14CB5" w:rsidRDefault="007B513A"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B513A" w:rsidRPr="00D14CB5" w:rsidRDefault="007B513A" w:rsidP="00FE72FC">
            <w:pPr>
              <w:spacing w:line="240" w:lineRule="exact"/>
              <w:jc w:val="center"/>
              <w:rPr>
                <w:rFonts w:ascii="Arial Unicode" w:hAnsi="Arial Unicode" w:cs="Arial Unicode"/>
                <w:sz w:val="18"/>
                <w:szCs w:val="18"/>
              </w:rPr>
            </w:pPr>
          </w:p>
          <w:p w:rsidR="007B513A" w:rsidRPr="00D14CB5" w:rsidRDefault="007B513A"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513A" w:rsidRPr="00D14CB5" w:rsidRDefault="007B513A"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7B513A" w:rsidRPr="00D14CB5" w:rsidRDefault="007B513A"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B513A" w:rsidRPr="00D14CB5" w:rsidRDefault="007B513A" w:rsidP="00B46D58">
            <w:pPr>
              <w:widowControl w:val="0"/>
              <w:spacing w:after="160"/>
              <w:jc w:val="center"/>
              <w:rPr>
                <w:rFonts w:ascii="Arial Unicode" w:hAnsi="Arial Unicode" w:cs="Arial Unicode"/>
                <w:sz w:val="18"/>
                <w:szCs w:val="18"/>
              </w:rPr>
            </w:pPr>
          </w:p>
        </w:tc>
        <w:tc>
          <w:tcPr>
            <w:tcW w:w="4343" w:type="dxa"/>
          </w:tcPr>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7B513A" w:rsidRPr="00D14CB5" w:rsidRDefault="007B513A"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B513A" w:rsidRPr="00D14CB5" w:rsidRDefault="007B513A" w:rsidP="00B46D58">
      <w:pPr>
        <w:widowControl w:val="0"/>
        <w:spacing w:after="160"/>
        <w:rPr>
          <w:rFonts w:ascii="Arial Unicode" w:hAnsi="Arial Unicode" w:cs="Arial Unicode"/>
          <w:sz w:val="18"/>
          <w:szCs w:val="18"/>
        </w:rPr>
        <w:sectPr w:rsidR="007B513A" w:rsidRPr="00D14CB5" w:rsidSect="002950C4">
          <w:footnotePr>
            <w:pos w:val="beneathText"/>
          </w:footnotePr>
          <w:pgSz w:w="11906" w:h="16838" w:code="9"/>
          <w:pgMar w:top="1418" w:right="1418" w:bottom="1418" w:left="1418" w:header="561" w:footer="561" w:gutter="0"/>
          <w:cols w:space="720"/>
        </w:sectPr>
      </w:pPr>
    </w:p>
    <w:p w:rsidR="007B513A" w:rsidRPr="00D14CB5" w:rsidRDefault="007B513A"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w:t>
      </w:r>
    </w:p>
    <w:p w:rsidR="007B513A" w:rsidRPr="00D14CB5" w:rsidRDefault="007B513A"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B513A" w:rsidRPr="00D14CB5" w:rsidRDefault="007B513A"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7B513A" w:rsidRPr="00D14CB5">
        <w:trPr>
          <w:tblCellSpacing w:w="7" w:type="dxa"/>
          <w:jc w:val="center"/>
        </w:trPr>
        <w:tc>
          <w:tcPr>
            <w:tcW w:w="0" w:type="auto"/>
            <w:vAlign w:val="center"/>
          </w:tcPr>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7B513A" w:rsidRPr="00D14CB5" w:rsidRDefault="007B513A" w:rsidP="00B46D58">
      <w:pPr>
        <w:widowControl w:val="0"/>
        <w:spacing w:after="160"/>
        <w:ind w:firstLine="375"/>
        <w:rPr>
          <w:rFonts w:ascii="Arial Unicode" w:hAnsi="Arial Unicode" w:cs="Arial Unicode"/>
          <w:sz w:val="18"/>
          <w:szCs w:val="18"/>
        </w:rPr>
      </w:pPr>
    </w:p>
    <w:p w:rsidR="007B513A" w:rsidRPr="00D14CB5" w:rsidRDefault="007B513A" w:rsidP="00B46D58">
      <w:pPr>
        <w:widowControl w:val="0"/>
        <w:spacing w:after="16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7B513A" w:rsidRPr="00D14CB5" w:rsidRDefault="007B513A" w:rsidP="00B46D58">
      <w:pPr>
        <w:widowControl w:val="0"/>
        <w:spacing w:after="16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7B513A" w:rsidRPr="00D14CB5" w:rsidRDefault="007B513A" w:rsidP="00B46D58">
      <w:pPr>
        <w:pStyle w:val="BodyTextIndent"/>
        <w:widowControl w:val="0"/>
        <w:spacing w:line="240" w:lineRule="auto"/>
        <w:ind w:firstLine="0"/>
        <w:jc w:val="center"/>
        <w:rPr>
          <w:rFonts w:ascii="Arial Unicode" w:hAnsi="Arial Unicode" w:cs="Arial Unicode"/>
          <w:b/>
          <w:bCs/>
          <w:i/>
          <w:iCs/>
          <w:sz w:val="18"/>
          <w:szCs w:val="18"/>
        </w:rPr>
      </w:pPr>
    </w:p>
    <w:p w:rsidR="007B513A" w:rsidRPr="00D14CB5" w:rsidRDefault="007B513A"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7B513A" w:rsidRPr="00D14CB5" w:rsidRDefault="007B513A"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7B513A" w:rsidRPr="00D14CB5" w:rsidRDefault="007B513A"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7B513A" w:rsidRPr="00D14CB5" w:rsidRDefault="007B513A"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7B513A" w:rsidRPr="00D14CB5" w:rsidRDefault="007B513A" w:rsidP="00B46D58">
      <w:pPr>
        <w:widowControl w:val="0"/>
        <w:tabs>
          <w:tab w:val="left" w:pos="5954"/>
          <w:tab w:val="left" w:pos="6663"/>
          <w:tab w:val="left" w:pos="7513"/>
        </w:tabs>
        <w:spacing w:after="160"/>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r w:rsidRPr="00D14CB5">
        <w:rPr>
          <w:rFonts w:ascii="Arial Unicode" w:hAnsi="Arial Unicode" w:cs="Arial Unicode"/>
          <w:sz w:val="18"/>
          <w:szCs w:val="18"/>
        </w:rPr>
        <w:br w:type="page"/>
      </w: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B513A" w:rsidRPr="00D14CB5">
        <w:trPr>
          <w:jc w:val="center"/>
        </w:trPr>
        <w:tc>
          <w:tcPr>
            <w:tcW w:w="442" w:type="dxa"/>
            <w:vMerge w:val="restart"/>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7B513A" w:rsidRPr="00D14CB5" w:rsidRDefault="007B513A"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7B513A" w:rsidRPr="00D14CB5">
        <w:trPr>
          <w:jc w:val="center"/>
        </w:trPr>
        <w:tc>
          <w:tcPr>
            <w:tcW w:w="442" w:type="dxa"/>
            <w:vMerge/>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7B513A" w:rsidRPr="00D14CB5">
        <w:trPr>
          <w:trHeight w:val="1105"/>
          <w:jc w:val="center"/>
        </w:trPr>
        <w:tc>
          <w:tcPr>
            <w:tcW w:w="442" w:type="dxa"/>
            <w:vMerge/>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r>
      <w:tr w:rsidR="007B513A" w:rsidRPr="00D14CB5">
        <w:trPr>
          <w:jc w:val="center"/>
        </w:trPr>
        <w:tc>
          <w:tcPr>
            <w:tcW w:w="442"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r>
      <w:tr w:rsidR="007B513A" w:rsidRPr="00D14CB5">
        <w:trPr>
          <w:jc w:val="center"/>
        </w:trPr>
        <w:tc>
          <w:tcPr>
            <w:tcW w:w="442"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7B513A" w:rsidRPr="00D14CB5" w:rsidRDefault="007B513A" w:rsidP="00B46D58">
            <w:pPr>
              <w:pStyle w:val="NormalWeb"/>
              <w:widowControl w:val="0"/>
              <w:spacing w:before="0" w:beforeAutospacing="0" w:after="120" w:afterAutospacing="0"/>
              <w:jc w:val="center"/>
              <w:rPr>
                <w:rFonts w:ascii="Arial Unicode" w:hAnsi="Arial Unicode" w:cs="Arial Unicode"/>
                <w:sz w:val="18"/>
                <w:szCs w:val="18"/>
              </w:rPr>
            </w:pPr>
          </w:p>
        </w:tc>
      </w:tr>
    </w:tbl>
    <w:p w:rsidR="007B513A" w:rsidRPr="00D14CB5" w:rsidRDefault="007B513A" w:rsidP="00B46D58">
      <w:pPr>
        <w:widowControl w:val="0"/>
        <w:spacing w:after="160"/>
        <w:ind w:firstLine="375"/>
        <w:jc w:val="both"/>
        <w:rPr>
          <w:rFonts w:ascii="Arial Unicode" w:hAnsi="Arial Unicode" w:cs="Arial Unicode"/>
          <w:sz w:val="18"/>
          <w:szCs w:val="18"/>
          <w:lang w:val="en-US"/>
        </w:rPr>
      </w:pPr>
    </w:p>
    <w:p w:rsidR="007B513A" w:rsidRPr="00D14CB5" w:rsidRDefault="007B513A" w:rsidP="00B46D58">
      <w:pPr>
        <w:widowControl w:val="0"/>
        <w:spacing w:after="16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7B513A" w:rsidRPr="00D14CB5" w:rsidRDefault="007B513A"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7B513A" w:rsidRPr="00D14CB5">
        <w:trPr>
          <w:trHeight w:val="266"/>
          <w:tblCellSpacing w:w="7" w:type="dxa"/>
          <w:jc w:val="center"/>
        </w:trPr>
        <w:tc>
          <w:tcPr>
            <w:tcW w:w="0" w:type="auto"/>
            <w:vAlign w:val="center"/>
          </w:tcPr>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7B513A" w:rsidRPr="00D14CB5">
        <w:trPr>
          <w:trHeight w:val="473"/>
          <w:tblCellSpacing w:w="7" w:type="dxa"/>
          <w:jc w:val="center"/>
        </w:trPr>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7B513A" w:rsidRPr="00D14CB5" w:rsidRDefault="007B513A"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513A" w:rsidRPr="00D14CB5" w:rsidRDefault="007B513A"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7B513A" w:rsidRPr="00D14CB5">
        <w:trPr>
          <w:trHeight w:val="503"/>
          <w:tblCellSpacing w:w="7" w:type="dxa"/>
          <w:jc w:val="center"/>
        </w:trPr>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7B513A" w:rsidRPr="00D14CB5" w:rsidRDefault="007B513A"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513A" w:rsidRPr="00D14CB5" w:rsidRDefault="007B513A"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B513A" w:rsidRPr="00D14CB5">
        <w:trPr>
          <w:trHeight w:val="281"/>
          <w:tblCellSpacing w:w="7" w:type="dxa"/>
          <w:jc w:val="center"/>
        </w:trPr>
        <w:tc>
          <w:tcPr>
            <w:tcW w:w="0" w:type="auto"/>
            <w:vAlign w:val="center"/>
          </w:tcPr>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B513A" w:rsidRPr="00D14CB5" w:rsidRDefault="007B513A" w:rsidP="00B46D58">
      <w:pPr>
        <w:widowControl w:val="0"/>
        <w:spacing w:after="160"/>
        <w:jc w:val="right"/>
        <w:rPr>
          <w:rFonts w:ascii="Arial Unicode" w:hAnsi="Arial Unicode" w:cs="Arial Unicode"/>
          <w:b/>
          <w:bCs/>
          <w:sz w:val="18"/>
          <w:szCs w:val="18"/>
        </w:rPr>
      </w:pPr>
    </w:p>
    <w:p w:rsidR="007B513A" w:rsidRPr="00D14CB5" w:rsidRDefault="007B513A"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7B513A" w:rsidRPr="00D14CB5" w:rsidRDefault="007B513A"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3.1</w:t>
      </w:r>
    </w:p>
    <w:p w:rsidR="007B513A" w:rsidRPr="00D14CB5" w:rsidRDefault="007B513A"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7B513A" w:rsidRPr="00D14CB5" w:rsidRDefault="007B513A" w:rsidP="00B46D58">
      <w:pPr>
        <w:widowControl w:val="0"/>
        <w:tabs>
          <w:tab w:val="left" w:pos="360"/>
          <w:tab w:val="left" w:pos="540"/>
        </w:tabs>
        <w:spacing w:after="160"/>
        <w:jc w:val="center"/>
        <w:rPr>
          <w:rFonts w:ascii="Arial Unicode" w:hAnsi="Arial Unicode" w:cs="Arial Unicode"/>
          <w:b/>
          <w:bCs/>
          <w:sz w:val="18"/>
          <w:szCs w:val="18"/>
        </w:rPr>
      </w:pPr>
    </w:p>
    <w:p w:rsidR="007B513A" w:rsidRPr="00D14CB5" w:rsidRDefault="007B513A"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АКТ №———</w:t>
      </w:r>
    </w:p>
    <w:p w:rsidR="007B513A" w:rsidRPr="00D14CB5" w:rsidRDefault="007B513A" w:rsidP="00B46D58">
      <w:pPr>
        <w:widowControl w:val="0"/>
        <w:spacing w:after="16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7B513A" w:rsidRPr="00D14CB5" w:rsidRDefault="007B513A" w:rsidP="00B46D58">
      <w:pPr>
        <w:widowControl w:val="0"/>
        <w:tabs>
          <w:tab w:val="left" w:pos="360"/>
          <w:tab w:val="left" w:pos="540"/>
        </w:tabs>
        <w:spacing w:after="160"/>
        <w:jc w:val="center"/>
        <w:rPr>
          <w:rFonts w:ascii="Arial Unicode" w:hAnsi="Arial Unicode" w:cs="Arial Unicode"/>
          <w:sz w:val="18"/>
          <w:szCs w:val="18"/>
        </w:rPr>
      </w:pPr>
    </w:p>
    <w:p w:rsidR="007B513A" w:rsidRPr="00D14CB5" w:rsidRDefault="007B513A" w:rsidP="00B46D58">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7B513A" w:rsidRPr="00D14CB5" w:rsidRDefault="007B513A" w:rsidP="00B46D58">
      <w:pPr>
        <w:widowControl w:val="0"/>
        <w:spacing w:after="12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7B513A" w:rsidRPr="00D14CB5" w:rsidRDefault="007B513A" w:rsidP="00B46D58">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7B513A" w:rsidRPr="00D14CB5" w:rsidRDefault="007B513A" w:rsidP="00B46D58">
      <w:pPr>
        <w:widowControl w:val="0"/>
        <w:tabs>
          <w:tab w:val="left" w:pos="6379"/>
        </w:tabs>
        <w:spacing w:after="120"/>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7B513A" w:rsidRPr="00D14CB5" w:rsidRDefault="007B513A" w:rsidP="00B46D58">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7B513A" w:rsidRPr="00D14CB5" w:rsidRDefault="007B513A" w:rsidP="00B46D58">
      <w:pPr>
        <w:widowControl w:val="0"/>
        <w:spacing w:after="12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7B513A" w:rsidRPr="00D14CB5" w:rsidRDefault="007B513A" w:rsidP="00B46D58">
      <w:pPr>
        <w:widowControl w:val="0"/>
        <w:tabs>
          <w:tab w:val="left" w:pos="360"/>
          <w:tab w:val="left" w:pos="540"/>
        </w:tabs>
        <w:spacing w:after="160"/>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B513A" w:rsidRPr="00D14CB5">
        <w:trPr>
          <w:trHeight w:val="273"/>
          <w:jc w:val="center"/>
        </w:trPr>
        <w:tc>
          <w:tcPr>
            <w:tcW w:w="7698" w:type="dxa"/>
            <w:gridSpan w:val="3"/>
          </w:tcPr>
          <w:p w:rsidR="007B513A" w:rsidRPr="00D14CB5" w:rsidRDefault="007B513A"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7B513A" w:rsidRPr="00D14CB5">
        <w:trPr>
          <w:trHeight w:val="273"/>
          <w:jc w:val="center"/>
        </w:trPr>
        <w:tc>
          <w:tcPr>
            <w:tcW w:w="3852" w:type="dxa"/>
            <w:vAlign w:val="center"/>
          </w:tcPr>
          <w:p w:rsidR="007B513A" w:rsidRPr="00D14CB5" w:rsidRDefault="007B513A"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7B513A" w:rsidRPr="00D14CB5" w:rsidRDefault="007B513A"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B513A" w:rsidRPr="00D14CB5" w:rsidRDefault="007B513A"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7B513A" w:rsidRPr="00D14CB5">
        <w:trPr>
          <w:trHeight w:val="273"/>
          <w:jc w:val="center"/>
        </w:trPr>
        <w:tc>
          <w:tcPr>
            <w:tcW w:w="3852" w:type="dxa"/>
            <w:vAlign w:val="center"/>
          </w:tcPr>
          <w:p w:rsidR="007B513A" w:rsidRPr="00D14CB5" w:rsidRDefault="007B513A"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B513A" w:rsidRPr="00D14CB5" w:rsidRDefault="007B513A"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B513A" w:rsidRPr="00D14CB5" w:rsidRDefault="007B513A" w:rsidP="00B46D58">
            <w:pPr>
              <w:widowControl w:val="0"/>
              <w:spacing w:after="120"/>
              <w:jc w:val="center"/>
              <w:rPr>
                <w:rFonts w:ascii="Arial Unicode" w:hAnsi="Arial Unicode" w:cs="Arial Unicode"/>
                <w:sz w:val="18"/>
                <w:szCs w:val="18"/>
              </w:rPr>
            </w:pPr>
          </w:p>
        </w:tc>
      </w:tr>
      <w:tr w:rsidR="007B513A" w:rsidRPr="00D14CB5">
        <w:trPr>
          <w:trHeight w:val="273"/>
          <w:jc w:val="center"/>
        </w:trPr>
        <w:tc>
          <w:tcPr>
            <w:tcW w:w="3852" w:type="dxa"/>
            <w:vAlign w:val="center"/>
          </w:tcPr>
          <w:p w:rsidR="007B513A" w:rsidRPr="00D14CB5" w:rsidRDefault="007B513A"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B513A" w:rsidRPr="00D14CB5" w:rsidRDefault="007B513A"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B513A" w:rsidRPr="00D14CB5" w:rsidRDefault="007B513A" w:rsidP="00B46D58">
            <w:pPr>
              <w:widowControl w:val="0"/>
              <w:spacing w:after="120"/>
              <w:jc w:val="center"/>
              <w:rPr>
                <w:rFonts w:ascii="Arial Unicode" w:hAnsi="Arial Unicode" w:cs="Arial Unicode"/>
                <w:sz w:val="18"/>
                <w:szCs w:val="18"/>
              </w:rPr>
            </w:pPr>
          </w:p>
        </w:tc>
      </w:tr>
    </w:tbl>
    <w:p w:rsidR="007B513A" w:rsidRPr="00D14CB5" w:rsidRDefault="007B513A" w:rsidP="00B46D58">
      <w:pPr>
        <w:widowControl w:val="0"/>
        <w:tabs>
          <w:tab w:val="left" w:pos="360"/>
          <w:tab w:val="left" w:pos="540"/>
        </w:tabs>
        <w:spacing w:after="160"/>
        <w:jc w:val="both"/>
        <w:rPr>
          <w:rFonts w:ascii="Arial Unicode" w:hAnsi="Arial Unicode" w:cs="Arial Unicode"/>
          <w:sz w:val="18"/>
          <w:szCs w:val="18"/>
        </w:rPr>
      </w:pPr>
    </w:p>
    <w:p w:rsidR="007B513A" w:rsidRPr="00D14CB5" w:rsidRDefault="007B513A"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7B513A" w:rsidRPr="00D14CB5" w:rsidRDefault="007B513A" w:rsidP="00B138F3">
      <w:pPr>
        <w:rPr>
          <w:rFonts w:ascii="Arial Unicode" w:hAnsi="Arial Unicode" w:cs="Arial Unicode"/>
          <w:sz w:val="18"/>
          <w:szCs w:val="18"/>
        </w:rPr>
      </w:pPr>
      <w:r w:rsidRPr="00D14CB5">
        <w:rPr>
          <w:rFonts w:ascii="Arial Unicode" w:hAnsi="Arial Unicode" w:cs="Arial Unicode"/>
          <w:sz w:val="18"/>
          <w:szCs w:val="18"/>
        </w:rPr>
        <w:t xml:space="preserve">                                                       </w:t>
      </w:r>
    </w:p>
    <w:p w:rsidR="007B513A" w:rsidRPr="00D14CB5" w:rsidRDefault="007B513A" w:rsidP="00B138F3">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7B513A" w:rsidRPr="00D14CB5" w:rsidRDefault="007B513A"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7B513A" w:rsidRPr="00D14CB5">
        <w:tc>
          <w:tcPr>
            <w:tcW w:w="4450" w:type="dxa"/>
          </w:tcPr>
          <w:p w:rsidR="007B513A" w:rsidRPr="00D14CB5" w:rsidRDefault="007B513A"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7B513A" w:rsidRPr="00D14CB5" w:rsidRDefault="007B513A"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7B513A" w:rsidRPr="00D14CB5" w:rsidRDefault="007B513A" w:rsidP="00B46D58">
      <w:pPr>
        <w:widowControl w:val="0"/>
        <w:tabs>
          <w:tab w:val="left" w:pos="360"/>
          <w:tab w:val="left" w:pos="540"/>
        </w:tabs>
        <w:spacing w:after="160"/>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7B513A" w:rsidRPr="00D14CB5" w:rsidRDefault="007B513A"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7B513A" w:rsidRPr="00D14CB5">
        <w:trPr>
          <w:tblCellSpacing w:w="7" w:type="dxa"/>
          <w:jc w:val="center"/>
        </w:trPr>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B513A" w:rsidRPr="00D14CB5" w:rsidRDefault="007B513A"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B513A" w:rsidRPr="00D14CB5" w:rsidRDefault="007B513A"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B513A" w:rsidRPr="00D14CB5">
        <w:trPr>
          <w:tblCellSpacing w:w="7" w:type="dxa"/>
          <w:jc w:val="center"/>
        </w:trPr>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B513A" w:rsidRPr="00D14CB5" w:rsidRDefault="007B513A"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7B513A" w:rsidRPr="00D14CB5" w:rsidRDefault="007B513A"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B513A" w:rsidRPr="00D14CB5" w:rsidRDefault="007B513A"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7B513A" w:rsidRPr="00D14CB5" w:rsidRDefault="007B513A" w:rsidP="00B46D58">
      <w:pPr>
        <w:widowControl w:val="0"/>
        <w:spacing w:after="160"/>
        <w:ind w:left="-142" w:firstLine="142"/>
        <w:jc w:val="center"/>
        <w:rPr>
          <w:rFonts w:ascii="Arial Unicode" w:hAnsi="Arial Unicode" w:cs="Arial Unicode"/>
          <w:b/>
          <w:bCs/>
          <w:sz w:val="18"/>
          <w:szCs w:val="18"/>
        </w:rPr>
      </w:pPr>
    </w:p>
    <w:sectPr w:rsidR="007B513A"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13A" w:rsidRDefault="007B513A">
      <w:r>
        <w:separator/>
      </w:r>
    </w:p>
  </w:endnote>
  <w:endnote w:type="continuationSeparator" w:id="1">
    <w:p w:rsidR="007B513A" w:rsidRDefault="007B51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3A" w:rsidRPr="00C861E9" w:rsidRDefault="007B513A">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13A" w:rsidRDefault="007B513A">
      <w:r>
        <w:separator/>
      </w:r>
    </w:p>
  </w:footnote>
  <w:footnote w:type="continuationSeparator" w:id="1">
    <w:p w:rsidR="007B513A" w:rsidRDefault="007B513A">
      <w:r>
        <w:continuationSeparator/>
      </w:r>
    </w:p>
  </w:footnote>
  <w:footnote w:id="2">
    <w:p w:rsidR="007B513A" w:rsidRPr="008842CE" w:rsidRDefault="007B513A"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7B513A" w:rsidRDefault="007B513A" w:rsidP="00C040F3">
      <w:pPr>
        <w:pStyle w:val="FootnoteText"/>
        <w:widowControl w:val="0"/>
        <w:jc w:val="both"/>
      </w:pPr>
    </w:p>
  </w:footnote>
  <w:footnote w:id="3">
    <w:p w:rsidR="007B513A" w:rsidRDefault="007B513A">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7B513A" w:rsidRDefault="007B513A"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513A" w:rsidRDefault="007B513A" w:rsidP="006B3E56">
      <w:pPr>
        <w:jc w:val="both"/>
      </w:pPr>
    </w:p>
  </w:footnote>
  <w:footnote w:id="5">
    <w:p w:rsidR="007B513A" w:rsidRDefault="007B513A"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6">
    <w:p w:rsidR="007B513A" w:rsidRPr="00D3436F" w:rsidRDefault="007B513A"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7B513A" w:rsidRDefault="007B513A" w:rsidP="003C670C">
      <w:pPr>
        <w:widowControl w:val="0"/>
        <w:ind w:right="309"/>
        <w:jc w:val="both"/>
      </w:pPr>
    </w:p>
  </w:footnote>
  <w:footnote w:id="7">
    <w:p w:rsidR="007B513A" w:rsidRDefault="007B513A" w:rsidP="003D2FE2">
      <w:pPr>
        <w:pStyle w:val="FootnoteText"/>
        <w:jc w:val="both"/>
      </w:pPr>
    </w:p>
  </w:footnote>
  <w:footnote w:id="8">
    <w:p w:rsidR="007B513A" w:rsidRDefault="007B513A" w:rsidP="000A214C">
      <w:pPr>
        <w:pStyle w:val="FootnoteText"/>
        <w:jc w:val="both"/>
      </w:pPr>
    </w:p>
  </w:footnote>
  <w:footnote w:id="9">
    <w:p w:rsidR="007B513A" w:rsidRDefault="007B513A"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0">
    <w:p w:rsidR="007B513A" w:rsidRPr="00402BC3" w:rsidRDefault="007B513A"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7B513A" w:rsidRPr="00552088" w:rsidRDefault="007B513A"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7B513A" w:rsidRDefault="007B513A" w:rsidP="000D6018">
      <w:pPr>
        <w:pStyle w:val="FootnoteText"/>
        <w:jc w:val="both"/>
      </w:pPr>
    </w:p>
  </w:footnote>
  <w:footnote w:id="11">
    <w:p w:rsidR="007B513A" w:rsidRDefault="007B513A"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7B513A" w:rsidRPr="008842CE" w:rsidRDefault="007B513A"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513A" w:rsidRDefault="007B513A" w:rsidP="00084B51">
      <w:pPr>
        <w:pStyle w:val="FootnoteText"/>
        <w:widowControl w:val="0"/>
        <w:jc w:val="both"/>
      </w:pPr>
    </w:p>
  </w:footnote>
  <w:footnote w:id="13">
    <w:p w:rsidR="007B513A" w:rsidRDefault="007B513A"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7B513A" w:rsidRDefault="007B513A"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702748259">
      <w:marLeft w:val="0"/>
      <w:marRight w:val="0"/>
      <w:marTop w:val="0"/>
      <w:marBottom w:val="0"/>
      <w:divBdr>
        <w:top w:val="none" w:sz="0" w:space="0" w:color="auto"/>
        <w:left w:val="none" w:sz="0" w:space="0" w:color="auto"/>
        <w:bottom w:val="none" w:sz="0" w:space="0" w:color="auto"/>
        <w:right w:val="none" w:sz="0" w:space="0" w:color="auto"/>
      </w:divBdr>
    </w:div>
    <w:div w:id="702748260">
      <w:marLeft w:val="0"/>
      <w:marRight w:val="0"/>
      <w:marTop w:val="0"/>
      <w:marBottom w:val="0"/>
      <w:divBdr>
        <w:top w:val="none" w:sz="0" w:space="0" w:color="auto"/>
        <w:left w:val="none" w:sz="0" w:space="0" w:color="auto"/>
        <w:bottom w:val="none" w:sz="0" w:space="0" w:color="auto"/>
        <w:right w:val="none" w:sz="0" w:space="0" w:color="auto"/>
      </w:divBdr>
    </w:div>
    <w:div w:id="702748261">
      <w:marLeft w:val="0"/>
      <w:marRight w:val="0"/>
      <w:marTop w:val="0"/>
      <w:marBottom w:val="0"/>
      <w:divBdr>
        <w:top w:val="none" w:sz="0" w:space="0" w:color="auto"/>
        <w:left w:val="none" w:sz="0" w:space="0" w:color="auto"/>
        <w:bottom w:val="none" w:sz="0" w:space="0" w:color="auto"/>
        <w:right w:val="none" w:sz="0" w:space="0" w:color="auto"/>
      </w:divBdr>
    </w:div>
    <w:div w:id="702748262">
      <w:marLeft w:val="0"/>
      <w:marRight w:val="0"/>
      <w:marTop w:val="0"/>
      <w:marBottom w:val="0"/>
      <w:divBdr>
        <w:top w:val="none" w:sz="0" w:space="0" w:color="auto"/>
        <w:left w:val="none" w:sz="0" w:space="0" w:color="auto"/>
        <w:bottom w:val="none" w:sz="0" w:space="0" w:color="auto"/>
        <w:right w:val="none" w:sz="0" w:space="0" w:color="auto"/>
      </w:divBdr>
    </w:div>
    <w:div w:id="702748263">
      <w:marLeft w:val="0"/>
      <w:marRight w:val="0"/>
      <w:marTop w:val="0"/>
      <w:marBottom w:val="0"/>
      <w:divBdr>
        <w:top w:val="none" w:sz="0" w:space="0" w:color="auto"/>
        <w:left w:val="none" w:sz="0" w:space="0" w:color="auto"/>
        <w:bottom w:val="none" w:sz="0" w:space="0" w:color="auto"/>
        <w:right w:val="none" w:sz="0" w:space="0" w:color="auto"/>
      </w:divBdr>
    </w:div>
    <w:div w:id="702748264">
      <w:marLeft w:val="0"/>
      <w:marRight w:val="0"/>
      <w:marTop w:val="0"/>
      <w:marBottom w:val="0"/>
      <w:divBdr>
        <w:top w:val="none" w:sz="0" w:space="0" w:color="auto"/>
        <w:left w:val="none" w:sz="0" w:space="0" w:color="auto"/>
        <w:bottom w:val="none" w:sz="0" w:space="0" w:color="auto"/>
        <w:right w:val="none" w:sz="0" w:space="0" w:color="auto"/>
      </w:divBdr>
    </w:div>
    <w:div w:id="702748265">
      <w:marLeft w:val="0"/>
      <w:marRight w:val="0"/>
      <w:marTop w:val="0"/>
      <w:marBottom w:val="0"/>
      <w:divBdr>
        <w:top w:val="none" w:sz="0" w:space="0" w:color="auto"/>
        <w:left w:val="none" w:sz="0" w:space="0" w:color="auto"/>
        <w:bottom w:val="none" w:sz="0" w:space="0" w:color="auto"/>
        <w:right w:val="none" w:sz="0" w:space="0" w:color="auto"/>
      </w:divBdr>
    </w:div>
    <w:div w:id="702748266">
      <w:marLeft w:val="0"/>
      <w:marRight w:val="0"/>
      <w:marTop w:val="0"/>
      <w:marBottom w:val="0"/>
      <w:divBdr>
        <w:top w:val="none" w:sz="0" w:space="0" w:color="auto"/>
        <w:left w:val="none" w:sz="0" w:space="0" w:color="auto"/>
        <w:bottom w:val="none" w:sz="0" w:space="0" w:color="auto"/>
        <w:right w:val="none" w:sz="0" w:space="0" w:color="auto"/>
      </w:divBdr>
    </w:div>
    <w:div w:id="702748267">
      <w:marLeft w:val="0"/>
      <w:marRight w:val="0"/>
      <w:marTop w:val="0"/>
      <w:marBottom w:val="0"/>
      <w:divBdr>
        <w:top w:val="none" w:sz="0" w:space="0" w:color="auto"/>
        <w:left w:val="none" w:sz="0" w:space="0" w:color="auto"/>
        <w:bottom w:val="none" w:sz="0" w:space="0" w:color="auto"/>
        <w:right w:val="none" w:sz="0" w:space="0" w:color="auto"/>
      </w:divBdr>
    </w:div>
    <w:div w:id="702748268">
      <w:marLeft w:val="0"/>
      <w:marRight w:val="0"/>
      <w:marTop w:val="0"/>
      <w:marBottom w:val="0"/>
      <w:divBdr>
        <w:top w:val="none" w:sz="0" w:space="0" w:color="auto"/>
        <w:left w:val="none" w:sz="0" w:space="0" w:color="auto"/>
        <w:bottom w:val="none" w:sz="0" w:space="0" w:color="auto"/>
        <w:right w:val="none" w:sz="0" w:space="0" w:color="auto"/>
      </w:divBdr>
    </w:div>
    <w:div w:id="702748269">
      <w:marLeft w:val="0"/>
      <w:marRight w:val="0"/>
      <w:marTop w:val="0"/>
      <w:marBottom w:val="0"/>
      <w:divBdr>
        <w:top w:val="none" w:sz="0" w:space="0" w:color="auto"/>
        <w:left w:val="none" w:sz="0" w:space="0" w:color="auto"/>
        <w:bottom w:val="none" w:sz="0" w:space="0" w:color="auto"/>
        <w:right w:val="none" w:sz="0" w:space="0" w:color="auto"/>
      </w:divBdr>
    </w:div>
    <w:div w:id="702748270">
      <w:marLeft w:val="0"/>
      <w:marRight w:val="0"/>
      <w:marTop w:val="0"/>
      <w:marBottom w:val="0"/>
      <w:divBdr>
        <w:top w:val="none" w:sz="0" w:space="0" w:color="auto"/>
        <w:left w:val="none" w:sz="0" w:space="0" w:color="auto"/>
        <w:bottom w:val="none" w:sz="0" w:space="0" w:color="auto"/>
        <w:right w:val="none" w:sz="0" w:space="0" w:color="auto"/>
      </w:divBdr>
    </w:div>
    <w:div w:id="702748271">
      <w:marLeft w:val="0"/>
      <w:marRight w:val="0"/>
      <w:marTop w:val="0"/>
      <w:marBottom w:val="0"/>
      <w:divBdr>
        <w:top w:val="none" w:sz="0" w:space="0" w:color="auto"/>
        <w:left w:val="none" w:sz="0" w:space="0" w:color="auto"/>
        <w:bottom w:val="none" w:sz="0" w:space="0" w:color="auto"/>
        <w:right w:val="none" w:sz="0" w:space="0" w:color="auto"/>
      </w:divBdr>
    </w:div>
    <w:div w:id="702748272">
      <w:marLeft w:val="0"/>
      <w:marRight w:val="0"/>
      <w:marTop w:val="0"/>
      <w:marBottom w:val="0"/>
      <w:divBdr>
        <w:top w:val="none" w:sz="0" w:space="0" w:color="auto"/>
        <w:left w:val="none" w:sz="0" w:space="0" w:color="auto"/>
        <w:bottom w:val="none" w:sz="0" w:space="0" w:color="auto"/>
        <w:right w:val="none" w:sz="0" w:space="0" w:color="auto"/>
      </w:divBdr>
    </w:div>
    <w:div w:id="702748273">
      <w:marLeft w:val="0"/>
      <w:marRight w:val="0"/>
      <w:marTop w:val="0"/>
      <w:marBottom w:val="0"/>
      <w:divBdr>
        <w:top w:val="none" w:sz="0" w:space="0" w:color="auto"/>
        <w:left w:val="none" w:sz="0" w:space="0" w:color="auto"/>
        <w:bottom w:val="none" w:sz="0" w:space="0" w:color="auto"/>
        <w:right w:val="none" w:sz="0" w:space="0" w:color="auto"/>
      </w:divBdr>
    </w:div>
    <w:div w:id="702748274">
      <w:marLeft w:val="0"/>
      <w:marRight w:val="0"/>
      <w:marTop w:val="0"/>
      <w:marBottom w:val="0"/>
      <w:divBdr>
        <w:top w:val="none" w:sz="0" w:space="0" w:color="auto"/>
        <w:left w:val="none" w:sz="0" w:space="0" w:color="auto"/>
        <w:bottom w:val="none" w:sz="0" w:space="0" w:color="auto"/>
        <w:right w:val="none" w:sz="0" w:space="0" w:color="auto"/>
      </w:divBdr>
    </w:div>
    <w:div w:id="702748275">
      <w:marLeft w:val="0"/>
      <w:marRight w:val="0"/>
      <w:marTop w:val="0"/>
      <w:marBottom w:val="0"/>
      <w:divBdr>
        <w:top w:val="none" w:sz="0" w:space="0" w:color="auto"/>
        <w:left w:val="none" w:sz="0" w:space="0" w:color="auto"/>
        <w:bottom w:val="none" w:sz="0" w:space="0" w:color="auto"/>
        <w:right w:val="none" w:sz="0" w:space="0" w:color="auto"/>
      </w:divBdr>
    </w:div>
    <w:div w:id="702748276">
      <w:marLeft w:val="0"/>
      <w:marRight w:val="0"/>
      <w:marTop w:val="0"/>
      <w:marBottom w:val="0"/>
      <w:divBdr>
        <w:top w:val="none" w:sz="0" w:space="0" w:color="auto"/>
        <w:left w:val="none" w:sz="0" w:space="0" w:color="auto"/>
        <w:bottom w:val="none" w:sz="0" w:space="0" w:color="auto"/>
        <w:right w:val="none" w:sz="0" w:space="0" w:color="auto"/>
      </w:divBdr>
    </w:div>
    <w:div w:id="702748277">
      <w:marLeft w:val="0"/>
      <w:marRight w:val="0"/>
      <w:marTop w:val="0"/>
      <w:marBottom w:val="0"/>
      <w:divBdr>
        <w:top w:val="none" w:sz="0" w:space="0" w:color="auto"/>
        <w:left w:val="none" w:sz="0" w:space="0" w:color="auto"/>
        <w:bottom w:val="none" w:sz="0" w:space="0" w:color="auto"/>
        <w:right w:val="none" w:sz="0" w:space="0" w:color="auto"/>
      </w:divBdr>
    </w:div>
    <w:div w:id="702748278">
      <w:marLeft w:val="0"/>
      <w:marRight w:val="0"/>
      <w:marTop w:val="0"/>
      <w:marBottom w:val="0"/>
      <w:divBdr>
        <w:top w:val="none" w:sz="0" w:space="0" w:color="auto"/>
        <w:left w:val="none" w:sz="0" w:space="0" w:color="auto"/>
        <w:bottom w:val="none" w:sz="0" w:space="0" w:color="auto"/>
        <w:right w:val="none" w:sz="0" w:space="0" w:color="auto"/>
      </w:divBdr>
    </w:div>
    <w:div w:id="702748279">
      <w:marLeft w:val="0"/>
      <w:marRight w:val="0"/>
      <w:marTop w:val="0"/>
      <w:marBottom w:val="0"/>
      <w:divBdr>
        <w:top w:val="none" w:sz="0" w:space="0" w:color="auto"/>
        <w:left w:val="none" w:sz="0" w:space="0" w:color="auto"/>
        <w:bottom w:val="none" w:sz="0" w:space="0" w:color="auto"/>
        <w:right w:val="none" w:sz="0" w:space="0" w:color="auto"/>
      </w:divBdr>
    </w:div>
    <w:div w:id="702748280">
      <w:marLeft w:val="0"/>
      <w:marRight w:val="0"/>
      <w:marTop w:val="0"/>
      <w:marBottom w:val="0"/>
      <w:divBdr>
        <w:top w:val="none" w:sz="0" w:space="0" w:color="auto"/>
        <w:left w:val="none" w:sz="0" w:space="0" w:color="auto"/>
        <w:bottom w:val="none" w:sz="0" w:space="0" w:color="auto"/>
        <w:right w:val="none" w:sz="0" w:space="0" w:color="auto"/>
      </w:divBdr>
    </w:div>
    <w:div w:id="702748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1554</TotalTime>
  <Pages>51</Pages>
  <Words>17869</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782</cp:revision>
  <cp:lastPrinted>2018-02-16T07:12:00Z</cp:lastPrinted>
  <dcterms:created xsi:type="dcterms:W3CDTF">2019-10-28T07:04:00Z</dcterms:created>
  <dcterms:modified xsi:type="dcterms:W3CDTF">2020-07-14T09:35:00Z</dcterms:modified>
</cp:coreProperties>
</file>